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107E6C" w14:textId="01E5D879" w:rsidR="00942D0C" w:rsidRPr="002A22BD" w:rsidRDefault="00B052BF" w:rsidP="00BE0287">
      <w:pPr>
        <w:widowControl w:val="0"/>
        <w:rPr>
          <w:sz w:val="24"/>
          <w:szCs w:val="24"/>
        </w:rPr>
      </w:pPr>
      <w:r>
        <w:rPr>
          <w:noProof/>
        </w:rPr>
        <w:drawing>
          <wp:inline distT="0" distB="0" distL="0" distR="0" wp14:anchorId="24EFF3C4" wp14:editId="0E0487B9">
            <wp:extent cx="2390775" cy="890258"/>
            <wp:effectExtent l="0" t="0" r="0" b="5715"/>
            <wp:docPr id="1" name="Picture 1" descr="C:\Users\lschatz\AppData\Local\Microsoft\Windows\Temporary Internet Files\Content.Word\MPS-logo-RG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lschatz\AppData\Local\Microsoft\Windows\Temporary Internet Files\Content.Word\MPS-logo-RGB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0775" cy="8902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0CD817F" w14:textId="77777777" w:rsidR="00B052BF" w:rsidRDefault="00B052BF" w:rsidP="00BE0287">
      <w:pPr>
        <w:widowControl w:val="0"/>
        <w:jc w:val="center"/>
        <w:rPr>
          <w:b/>
          <w:sz w:val="28"/>
          <w:szCs w:val="28"/>
        </w:rPr>
      </w:pPr>
    </w:p>
    <w:p w14:paraId="30CEDB4A" w14:textId="77777777" w:rsidR="009B7C10" w:rsidRDefault="003B0BD4" w:rsidP="00BE0287">
      <w:pPr>
        <w:widowControl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MPS </w:t>
      </w:r>
      <w:r w:rsidR="00942D0C" w:rsidRPr="00BB3B02">
        <w:rPr>
          <w:b/>
          <w:sz w:val="28"/>
          <w:szCs w:val="28"/>
        </w:rPr>
        <w:t>COVER PAGE</w:t>
      </w:r>
    </w:p>
    <w:p w14:paraId="0ABF687F" w14:textId="73BC1D9B" w:rsidR="003B0BD4" w:rsidRPr="00BB3B02" w:rsidRDefault="001560A7" w:rsidP="00BE0287">
      <w:pPr>
        <w:widowControl w:val="0"/>
        <w:jc w:val="center"/>
        <w:rPr>
          <w:b/>
          <w:sz w:val="24"/>
          <w:szCs w:val="24"/>
        </w:rPr>
      </w:pPr>
      <w:r>
        <w:rPr>
          <w:b/>
          <w:sz w:val="28"/>
          <w:szCs w:val="28"/>
        </w:rPr>
        <w:t>Required Submission 1</w:t>
      </w:r>
    </w:p>
    <w:p w14:paraId="6C1895F8" w14:textId="77777777" w:rsidR="00942D0C" w:rsidRPr="00BB3B02" w:rsidRDefault="00942D0C" w:rsidP="00BE0287">
      <w:pPr>
        <w:widowControl w:val="0"/>
        <w:rPr>
          <w:sz w:val="24"/>
          <w:szCs w:val="24"/>
        </w:rPr>
      </w:pPr>
    </w:p>
    <w:p w14:paraId="063E3007" w14:textId="13727828" w:rsidR="00D328A5" w:rsidRDefault="00EB23C8" w:rsidP="00BE0287">
      <w:pPr>
        <w:pStyle w:val="FootnoteText"/>
        <w:widowControl w:val="0"/>
        <w:rPr>
          <w:b/>
          <w:sz w:val="28"/>
          <w:szCs w:val="28"/>
        </w:rPr>
      </w:pPr>
      <w:r w:rsidRPr="00BB3B02">
        <w:rPr>
          <w:b/>
          <w:sz w:val="28"/>
          <w:szCs w:val="28"/>
        </w:rPr>
        <w:t xml:space="preserve">REQUEST FOR PROPOSAL:  </w:t>
      </w:r>
      <w:r w:rsidR="00EE2EC6">
        <w:rPr>
          <w:b/>
          <w:sz w:val="28"/>
          <w:szCs w:val="28"/>
        </w:rPr>
        <w:t>RFP 1176 – Internet Access and Connectivity</w:t>
      </w:r>
    </w:p>
    <w:p w14:paraId="1AC5236F" w14:textId="77777777" w:rsidR="00DB2AF7" w:rsidRPr="00C95037" w:rsidRDefault="00DB2AF7" w:rsidP="00BE0287">
      <w:pPr>
        <w:pStyle w:val="FootnoteText"/>
        <w:widowControl w:val="0"/>
        <w:rPr>
          <w:sz w:val="24"/>
          <w:szCs w:val="24"/>
          <w:highlight w:val="yellow"/>
        </w:rPr>
      </w:pPr>
    </w:p>
    <w:p w14:paraId="7DA0742A" w14:textId="5D7800A6" w:rsidR="009B7C10" w:rsidRDefault="008C6422" w:rsidP="00BE0287">
      <w:pPr>
        <w:widowControl w:val="0"/>
        <w:rPr>
          <w:sz w:val="22"/>
          <w:szCs w:val="22"/>
        </w:rPr>
      </w:pPr>
      <w:r w:rsidRPr="00BB3B02">
        <w:rPr>
          <w:sz w:val="22"/>
          <w:szCs w:val="22"/>
        </w:rPr>
        <w:t>Th</w:t>
      </w:r>
      <w:r>
        <w:rPr>
          <w:sz w:val="22"/>
          <w:szCs w:val="22"/>
        </w:rPr>
        <w:t>e</w:t>
      </w:r>
      <w:r w:rsidRPr="00BB3B02">
        <w:rPr>
          <w:sz w:val="22"/>
          <w:szCs w:val="22"/>
        </w:rPr>
        <w:t xml:space="preserve"> </w:t>
      </w:r>
      <w:r w:rsidR="004F3B76" w:rsidRPr="00BB3B02">
        <w:rPr>
          <w:sz w:val="22"/>
          <w:szCs w:val="22"/>
        </w:rPr>
        <w:t xml:space="preserve">request for </w:t>
      </w:r>
      <w:r w:rsidR="004F3B76" w:rsidRPr="00A02CD3">
        <w:rPr>
          <w:sz w:val="22"/>
          <w:szCs w:val="22"/>
        </w:rPr>
        <w:t xml:space="preserve">proposal </w:t>
      </w:r>
      <w:r w:rsidR="00D328A5" w:rsidRPr="00A02CD3">
        <w:rPr>
          <w:sz w:val="22"/>
          <w:szCs w:val="22"/>
        </w:rPr>
        <w:t xml:space="preserve">(“RFP”) </w:t>
      </w:r>
      <w:r w:rsidR="004F3B76" w:rsidRPr="00A02CD3">
        <w:rPr>
          <w:sz w:val="22"/>
          <w:szCs w:val="22"/>
        </w:rPr>
        <w:t>consists of</w:t>
      </w:r>
      <w:r w:rsidR="00804491" w:rsidRPr="00A02CD3">
        <w:rPr>
          <w:sz w:val="22"/>
          <w:szCs w:val="22"/>
        </w:rPr>
        <w:t xml:space="preserve"> this </w:t>
      </w:r>
      <w:r>
        <w:rPr>
          <w:sz w:val="22"/>
          <w:szCs w:val="22"/>
        </w:rPr>
        <w:t xml:space="preserve">the main RFP </w:t>
      </w:r>
      <w:r w:rsidR="00804491" w:rsidRPr="00A02CD3">
        <w:rPr>
          <w:sz w:val="22"/>
          <w:szCs w:val="22"/>
        </w:rPr>
        <w:t xml:space="preserve">document, </w:t>
      </w:r>
      <w:r w:rsidR="00D328A5" w:rsidRPr="00A02CD3">
        <w:rPr>
          <w:sz w:val="22"/>
          <w:szCs w:val="22"/>
        </w:rPr>
        <w:t>all attachments</w:t>
      </w:r>
      <w:r w:rsidR="00CE12AE" w:rsidRPr="00A02CD3">
        <w:rPr>
          <w:sz w:val="22"/>
          <w:szCs w:val="22"/>
        </w:rPr>
        <w:t>, appendices, exhibits and addenda</w:t>
      </w:r>
      <w:r w:rsidR="00AF7773" w:rsidRPr="00A02CD3">
        <w:rPr>
          <w:sz w:val="22"/>
          <w:szCs w:val="22"/>
        </w:rPr>
        <w:t xml:space="preserve"> </w:t>
      </w:r>
      <w:r w:rsidR="00804491" w:rsidRPr="00A02CD3">
        <w:rPr>
          <w:sz w:val="22"/>
          <w:szCs w:val="22"/>
        </w:rPr>
        <w:t>issued</w:t>
      </w:r>
      <w:r w:rsidR="00D328A5" w:rsidRPr="00A02CD3">
        <w:rPr>
          <w:sz w:val="22"/>
          <w:szCs w:val="22"/>
        </w:rPr>
        <w:t xml:space="preserve">.  </w:t>
      </w:r>
    </w:p>
    <w:p w14:paraId="45FBA6F2" w14:textId="77777777" w:rsidR="004659AF" w:rsidRPr="00444C25" w:rsidRDefault="004659AF" w:rsidP="00BE0287">
      <w:pPr>
        <w:widowControl w:val="0"/>
        <w:rPr>
          <w:sz w:val="22"/>
          <w:szCs w:val="22"/>
        </w:rPr>
      </w:pPr>
    </w:p>
    <w:p w14:paraId="0F9571A3" w14:textId="1052644F" w:rsidR="009B7C10" w:rsidRPr="00BB3B02" w:rsidRDefault="004F3B76" w:rsidP="00BE0287">
      <w:pPr>
        <w:widowControl w:val="0"/>
        <w:rPr>
          <w:sz w:val="22"/>
          <w:szCs w:val="22"/>
        </w:rPr>
      </w:pPr>
      <w:r w:rsidRPr="00BB3B02">
        <w:rPr>
          <w:sz w:val="22"/>
          <w:szCs w:val="22"/>
        </w:rPr>
        <w:t xml:space="preserve">Milwaukee Public Schools (“MPS”) is soliciting competitive sealed proposals from </w:t>
      </w:r>
      <w:r w:rsidR="004A4D1A" w:rsidRPr="00BB3B02">
        <w:rPr>
          <w:sz w:val="22"/>
          <w:szCs w:val="22"/>
        </w:rPr>
        <w:t>S</w:t>
      </w:r>
      <w:r w:rsidR="00FF3429" w:rsidRPr="00BB3B02">
        <w:rPr>
          <w:sz w:val="22"/>
          <w:szCs w:val="22"/>
        </w:rPr>
        <w:t xml:space="preserve">ervice </w:t>
      </w:r>
      <w:r w:rsidR="004A4D1A" w:rsidRPr="00BB3B02">
        <w:rPr>
          <w:sz w:val="22"/>
          <w:szCs w:val="22"/>
        </w:rPr>
        <w:t>P</w:t>
      </w:r>
      <w:r w:rsidR="00FF3429" w:rsidRPr="00BB3B02">
        <w:rPr>
          <w:sz w:val="22"/>
          <w:szCs w:val="22"/>
        </w:rPr>
        <w:t xml:space="preserve">roviders </w:t>
      </w:r>
      <w:r w:rsidR="004161F3" w:rsidRPr="00BB3B02">
        <w:rPr>
          <w:sz w:val="22"/>
          <w:szCs w:val="22"/>
        </w:rPr>
        <w:t>to</w:t>
      </w:r>
      <w:r w:rsidR="00D306C2" w:rsidRPr="00BB3B02">
        <w:rPr>
          <w:sz w:val="22"/>
          <w:szCs w:val="22"/>
        </w:rPr>
        <w:t xml:space="preserve"> </w:t>
      </w:r>
      <w:r w:rsidR="00EF71C2" w:rsidRPr="00BB3B02">
        <w:rPr>
          <w:sz w:val="22"/>
          <w:szCs w:val="22"/>
        </w:rPr>
        <w:t>p</w:t>
      </w:r>
      <w:r w:rsidR="000E7DF5" w:rsidRPr="00BB3B02">
        <w:rPr>
          <w:sz w:val="22"/>
          <w:szCs w:val="22"/>
        </w:rPr>
        <w:t xml:space="preserve">rovide </w:t>
      </w:r>
      <w:r w:rsidR="008C6422">
        <w:rPr>
          <w:sz w:val="22"/>
          <w:szCs w:val="22"/>
        </w:rPr>
        <w:t>&lt;insert service type&gt;</w:t>
      </w:r>
      <w:r w:rsidR="00423753" w:rsidRPr="00BB3B02">
        <w:rPr>
          <w:sz w:val="22"/>
          <w:szCs w:val="22"/>
        </w:rPr>
        <w:t>,</w:t>
      </w:r>
      <w:r w:rsidR="004950E5" w:rsidRPr="00BB3B02">
        <w:rPr>
          <w:sz w:val="22"/>
          <w:szCs w:val="22"/>
        </w:rPr>
        <w:t xml:space="preserve"> </w:t>
      </w:r>
      <w:r w:rsidRPr="00BB3B02">
        <w:rPr>
          <w:sz w:val="22"/>
          <w:szCs w:val="22"/>
        </w:rPr>
        <w:t xml:space="preserve">complying with all terms and conditions described in </w:t>
      </w:r>
      <w:r w:rsidR="008C6422">
        <w:rPr>
          <w:sz w:val="22"/>
          <w:szCs w:val="22"/>
        </w:rPr>
        <w:t>the above-captioned</w:t>
      </w:r>
      <w:r w:rsidR="008C6422" w:rsidRPr="00BB3B02">
        <w:rPr>
          <w:sz w:val="22"/>
          <w:szCs w:val="22"/>
        </w:rPr>
        <w:t xml:space="preserve"> </w:t>
      </w:r>
      <w:r w:rsidR="00D328A5" w:rsidRPr="00BB3B02">
        <w:rPr>
          <w:sz w:val="22"/>
          <w:szCs w:val="22"/>
        </w:rPr>
        <w:t>RFP</w:t>
      </w:r>
      <w:r w:rsidRPr="00BB3B02">
        <w:rPr>
          <w:sz w:val="22"/>
          <w:szCs w:val="22"/>
        </w:rPr>
        <w:t>.</w:t>
      </w:r>
      <w:r w:rsidR="00AC1AD0" w:rsidRPr="00BB3B02">
        <w:rPr>
          <w:sz w:val="22"/>
          <w:szCs w:val="22"/>
        </w:rPr>
        <w:t xml:space="preserve">  </w:t>
      </w:r>
    </w:p>
    <w:p w14:paraId="73352FC9" w14:textId="77777777" w:rsidR="009B7C10" w:rsidRPr="00BB3B02" w:rsidRDefault="009B7C10" w:rsidP="00BE0287">
      <w:pPr>
        <w:widowControl w:val="0"/>
        <w:rPr>
          <w:sz w:val="22"/>
          <w:szCs w:val="22"/>
        </w:rPr>
      </w:pPr>
    </w:p>
    <w:p w14:paraId="5A772D5A" w14:textId="2C03210D" w:rsidR="009B7C10" w:rsidRPr="000510F1" w:rsidRDefault="004F3B76" w:rsidP="00BE0287">
      <w:pPr>
        <w:widowControl w:val="0"/>
        <w:rPr>
          <w:sz w:val="22"/>
          <w:szCs w:val="22"/>
        </w:rPr>
      </w:pPr>
      <w:r w:rsidRPr="00BB3B02">
        <w:rPr>
          <w:sz w:val="22"/>
          <w:szCs w:val="22"/>
        </w:rPr>
        <w:t>Proposals will be acce</w:t>
      </w:r>
      <w:r w:rsidR="004950E5" w:rsidRPr="00BB3B02">
        <w:rPr>
          <w:sz w:val="22"/>
          <w:szCs w:val="22"/>
        </w:rPr>
        <w:t xml:space="preserve">pted no later than </w:t>
      </w:r>
      <w:r w:rsidR="00414192">
        <w:rPr>
          <w:sz w:val="22"/>
          <w:szCs w:val="22"/>
        </w:rPr>
        <w:t>2</w:t>
      </w:r>
      <w:r w:rsidR="00D8577A">
        <w:rPr>
          <w:sz w:val="22"/>
          <w:szCs w:val="22"/>
        </w:rPr>
        <w:t xml:space="preserve">:00pm </w:t>
      </w:r>
      <w:r w:rsidR="00414192">
        <w:rPr>
          <w:sz w:val="22"/>
          <w:szCs w:val="22"/>
        </w:rPr>
        <w:t xml:space="preserve">CDT </w:t>
      </w:r>
      <w:r w:rsidR="00FD2AD7">
        <w:rPr>
          <w:sz w:val="22"/>
          <w:szCs w:val="22"/>
        </w:rPr>
        <w:t xml:space="preserve">on October 2, 2026. </w:t>
      </w:r>
      <w:r w:rsidR="004950E5" w:rsidRPr="00670E70">
        <w:rPr>
          <w:sz w:val="22"/>
          <w:szCs w:val="22"/>
        </w:rPr>
        <w:t xml:space="preserve"> </w:t>
      </w:r>
      <w:r w:rsidRPr="00670E70">
        <w:rPr>
          <w:sz w:val="22"/>
          <w:szCs w:val="22"/>
        </w:rPr>
        <w:t>Propos</w:t>
      </w:r>
      <w:r w:rsidRPr="00BB3B02">
        <w:rPr>
          <w:sz w:val="22"/>
          <w:szCs w:val="22"/>
        </w:rPr>
        <w:t xml:space="preserve">als </w:t>
      </w:r>
      <w:r w:rsidR="00BB73E5" w:rsidRPr="00BB3B02">
        <w:rPr>
          <w:sz w:val="22"/>
          <w:szCs w:val="22"/>
        </w:rPr>
        <w:t xml:space="preserve">must be </w:t>
      </w:r>
      <w:r w:rsidR="00864738" w:rsidRPr="00BB3B02">
        <w:rPr>
          <w:sz w:val="22"/>
          <w:szCs w:val="22"/>
        </w:rPr>
        <w:t xml:space="preserve">submitted in the manner set forth </w:t>
      </w:r>
      <w:r w:rsidR="00864738" w:rsidRPr="000510F1">
        <w:rPr>
          <w:sz w:val="22"/>
          <w:szCs w:val="22"/>
        </w:rPr>
        <w:t xml:space="preserve">in </w:t>
      </w:r>
      <w:r w:rsidR="008C6422">
        <w:rPr>
          <w:sz w:val="22"/>
          <w:szCs w:val="22"/>
        </w:rPr>
        <w:t xml:space="preserve">the RFP document in </w:t>
      </w:r>
      <w:r w:rsidR="00864738" w:rsidRPr="001B219C">
        <w:rPr>
          <w:sz w:val="22"/>
          <w:szCs w:val="22"/>
        </w:rPr>
        <w:t xml:space="preserve">Section </w:t>
      </w:r>
      <w:r w:rsidR="00864738" w:rsidRPr="007D6B16">
        <w:rPr>
          <w:sz w:val="22"/>
          <w:szCs w:val="22"/>
        </w:rPr>
        <w:t>5.</w:t>
      </w:r>
      <w:r w:rsidR="00BB73E5" w:rsidRPr="000510F1">
        <w:rPr>
          <w:sz w:val="22"/>
          <w:szCs w:val="22"/>
        </w:rPr>
        <w:t xml:space="preserve">  </w:t>
      </w:r>
    </w:p>
    <w:p w14:paraId="2913AEF0" w14:textId="77777777" w:rsidR="00273391" w:rsidRPr="000510F1" w:rsidRDefault="00273391" w:rsidP="003C4AE5">
      <w:pPr>
        <w:rPr>
          <w:sz w:val="22"/>
          <w:szCs w:val="22"/>
        </w:rPr>
      </w:pPr>
    </w:p>
    <w:p w14:paraId="732AED79" w14:textId="77777777" w:rsidR="003C4AE5" w:rsidRPr="000510F1" w:rsidRDefault="003C4AE5" w:rsidP="003C4AE5">
      <w:pPr>
        <w:rPr>
          <w:sz w:val="22"/>
          <w:szCs w:val="22"/>
        </w:rPr>
      </w:pPr>
      <w:r w:rsidRPr="000510F1">
        <w:rPr>
          <w:sz w:val="22"/>
          <w:szCs w:val="22"/>
        </w:rPr>
        <w:t xml:space="preserve">By signing below, the Service Provider’s </w:t>
      </w:r>
      <w:r w:rsidR="00656F14" w:rsidRPr="000510F1">
        <w:rPr>
          <w:sz w:val="22"/>
          <w:szCs w:val="22"/>
        </w:rPr>
        <w:t>r</w:t>
      </w:r>
      <w:r w:rsidRPr="000510F1">
        <w:rPr>
          <w:sz w:val="22"/>
          <w:szCs w:val="22"/>
        </w:rPr>
        <w:t xml:space="preserve">epresentative certifies on behalf of the Service Provider, that: </w:t>
      </w:r>
    </w:p>
    <w:p w14:paraId="50E53550" w14:textId="77777777" w:rsidR="003C4AE5" w:rsidRPr="000510F1" w:rsidRDefault="003C4AE5" w:rsidP="003C4AE5">
      <w:pPr>
        <w:rPr>
          <w:sz w:val="22"/>
          <w:szCs w:val="22"/>
        </w:rPr>
      </w:pPr>
    </w:p>
    <w:p w14:paraId="043B2FBC" w14:textId="0B0CEDF9" w:rsidR="00C95037" w:rsidRPr="007D6B16" w:rsidRDefault="003C4AE5" w:rsidP="00A04EAD">
      <w:pPr>
        <w:numPr>
          <w:ilvl w:val="0"/>
          <w:numId w:val="19"/>
        </w:numPr>
        <w:rPr>
          <w:sz w:val="22"/>
          <w:szCs w:val="22"/>
        </w:rPr>
      </w:pPr>
      <w:r w:rsidRPr="000510F1">
        <w:rPr>
          <w:sz w:val="22"/>
          <w:szCs w:val="22"/>
        </w:rPr>
        <w:t>The Signatory has the legal authority</w:t>
      </w:r>
      <w:r w:rsidR="00273391" w:rsidRPr="000510F1">
        <w:rPr>
          <w:sz w:val="22"/>
          <w:szCs w:val="22"/>
        </w:rPr>
        <w:t xml:space="preserve"> to bind the</w:t>
      </w:r>
      <w:r w:rsidR="00C95037" w:rsidRPr="000510F1">
        <w:rPr>
          <w:sz w:val="22"/>
          <w:szCs w:val="22"/>
        </w:rPr>
        <w:t xml:space="preserve"> </w:t>
      </w:r>
      <w:r w:rsidR="00C33388" w:rsidRPr="000510F1">
        <w:rPr>
          <w:sz w:val="22"/>
          <w:szCs w:val="22"/>
        </w:rPr>
        <w:t xml:space="preserve">Service Provider </w:t>
      </w:r>
      <w:r w:rsidR="004B6E6B" w:rsidRPr="000510F1">
        <w:rPr>
          <w:sz w:val="22"/>
          <w:szCs w:val="22"/>
        </w:rPr>
        <w:t>r</w:t>
      </w:r>
      <w:r w:rsidR="00C95037" w:rsidRPr="000510F1">
        <w:rPr>
          <w:sz w:val="22"/>
          <w:szCs w:val="22"/>
        </w:rPr>
        <w:t>esponding to the RFP;</w:t>
      </w:r>
      <w:r w:rsidR="00A04EAD" w:rsidRPr="000510F1">
        <w:rPr>
          <w:sz w:val="22"/>
          <w:szCs w:val="22"/>
        </w:rPr>
        <w:t xml:space="preserve"> to provide the services subject to the RFP; and to </w:t>
      </w:r>
      <w:r w:rsidR="00C95037" w:rsidRPr="000510F1">
        <w:rPr>
          <w:sz w:val="22"/>
          <w:szCs w:val="22"/>
        </w:rPr>
        <w:t xml:space="preserve">provide </w:t>
      </w:r>
      <w:r w:rsidR="00A04EAD" w:rsidRPr="000510F1">
        <w:rPr>
          <w:sz w:val="22"/>
          <w:szCs w:val="22"/>
        </w:rPr>
        <w:t xml:space="preserve">those </w:t>
      </w:r>
      <w:r w:rsidR="00C95037" w:rsidRPr="000510F1">
        <w:rPr>
          <w:sz w:val="22"/>
          <w:szCs w:val="22"/>
        </w:rPr>
        <w:t xml:space="preserve">services under the name of the holder of the </w:t>
      </w:r>
      <w:r w:rsidR="004B6E6B" w:rsidRPr="000510F1">
        <w:rPr>
          <w:sz w:val="22"/>
          <w:szCs w:val="22"/>
        </w:rPr>
        <w:t>Service Provider Identification Number (“</w:t>
      </w:r>
      <w:r w:rsidR="00C95037" w:rsidRPr="000510F1">
        <w:rPr>
          <w:sz w:val="22"/>
          <w:szCs w:val="22"/>
        </w:rPr>
        <w:t>SPIN</w:t>
      </w:r>
      <w:r w:rsidR="004B6E6B" w:rsidRPr="000510F1">
        <w:rPr>
          <w:sz w:val="22"/>
          <w:szCs w:val="22"/>
        </w:rPr>
        <w:t>”)</w:t>
      </w:r>
      <w:r w:rsidR="00C93C84" w:rsidRPr="000510F1">
        <w:rPr>
          <w:sz w:val="22"/>
          <w:szCs w:val="22"/>
        </w:rPr>
        <w:t xml:space="preserve"> listed in </w:t>
      </w:r>
      <w:r w:rsidR="00B971A5">
        <w:rPr>
          <w:sz w:val="22"/>
          <w:szCs w:val="22"/>
        </w:rPr>
        <w:t>Required Submission 2</w:t>
      </w:r>
      <w:r w:rsidR="00D5753F" w:rsidRPr="007D6B16">
        <w:rPr>
          <w:sz w:val="22"/>
          <w:szCs w:val="22"/>
        </w:rPr>
        <w:t>;</w:t>
      </w:r>
    </w:p>
    <w:p w14:paraId="6DA2E176" w14:textId="77777777" w:rsidR="004646A2" w:rsidRPr="007D6B16" w:rsidRDefault="00B377B5" w:rsidP="00C95037">
      <w:pPr>
        <w:numPr>
          <w:ilvl w:val="0"/>
          <w:numId w:val="19"/>
        </w:numPr>
        <w:rPr>
          <w:sz w:val="22"/>
          <w:szCs w:val="22"/>
        </w:rPr>
      </w:pPr>
      <w:r w:rsidRPr="000510F1">
        <w:rPr>
          <w:sz w:val="22"/>
          <w:szCs w:val="22"/>
        </w:rPr>
        <w:t>T</w:t>
      </w:r>
      <w:r w:rsidR="00BD2BA0" w:rsidRPr="000510F1">
        <w:rPr>
          <w:sz w:val="22"/>
          <w:szCs w:val="22"/>
        </w:rPr>
        <w:t>he Signatory</w:t>
      </w:r>
      <w:r w:rsidR="00DC6F80" w:rsidRPr="000510F1">
        <w:rPr>
          <w:sz w:val="22"/>
          <w:szCs w:val="22"/>
        </w:rPr>
        <w:t xml:space="preserve"> </w:t>
      </w:r>
      <w:r w:rsidR="005C4F9C" w:rsidRPr="000510F1">
        <w:rPr>
          <w:sz w:val="22"/>
          <w:szCs w:val="22"/>
        </w:rPr>
        <w:t>has read</w:t>
      </w:r>
      <w:r w:rsidR="007F165A" w:rsidRPr="000510F1">
        <w:rPr>
          <w:sz w:val="22"/>
          <w:szCs w:val="22"/>
        </w:rPr>
        <w:t xml:space="preserve"> and </w:t>
      </w:r>
      <w:r w:rsidR="00232538" w:rsidRPr="000510F1">
        <w:rPr>
          <w:sz w:val="22"/>
          <w:szCs w:val="22"/>
        </w:rPr>
        <w:t xml:space="preserve">agrees to </w:t>
      </w:r>
      <w:r w:rsidR="005C4F9C" w:rsidRPr="000510F1">
        <w:rPr>
          <w:sz w:val="22"/>
          <w:szCs w:val="22"/>
        </w:rPr>
        <w:t xml:space="preserve">the </w:t>
      </w:r>
      <w:r w:rsidR="00BC77A3" w:rsidRPr="000510F1">
        <w:rPr>
          <w:sz w:val="22"/>
          <w:szCs w:val="22"/>
        </w:rPr>
        <w:t xml:space="preserve">RFP </w:t>
      </w:r>
      <w:r w:rsidR="00DC6F80" w:rsidRPr="000510F1">
        <w:rPr>
          <w:sz w:val="22"/>
          <w:szCs w:val="22"/>
        </w:rPr>
        <w:t>R</w:t>
      </w:r>
      <w:r w:rsidR="00CE758A" w:rsidRPr="000510F1">
        <w:rPr>
          <w:sz w:val="22"/>
          <w:szCs w:val="22"/>
        </w:rPr>
        <w:t>equirements</w:t>
      </w:r>
      <w:r w:rsidR="00DC6F80" w:rsidRPr="000510F1">
        <w:rPr>
          <w:sz w:val="22"/>
          <w:szCs w:val="22"/>
        </w:rPr>
        <w:t xml:space="preserve"> as set forth</w:t>
      </w:r>
      <w:r w:rsidR="00D763BF" w:rsidRPr="000510F1">
        <w:rPr>
          <w:sz w:val="22"/>
          <w:szCs w:val="22"/>
        </w:rPr>
        <w:t xml:space="preserve"> in Section </w:t>
      </w:r>
      <w:r w:rsidR="00647C56" w:rsidRPr="007D6B16">
        <w:rPr>
          <w:sz w:val="22"/>
          <w:szCs w:val="22"/>
        </w:rPr>
        <w:t>5.0</w:t>
      </w:r>
      <w:r w:rsidR="00273391" w:rsidRPr="007D6B16">
        <w:rPr>
          <w:sz w:val="22"/>
          <w:szCs w:val="22"/>
        </w:rPr>
        <w:t>;</w:t>
      </w:r>
    </w:p>
    <w:p w14:paraId="1CB0657A" w14:textId="59A83CBC" w:rsidR="004646A2" w:rsidRPr="000510F1" w:rsidRDefault="00B377B5" w:rsidP="00BE0287">
      <w:pPr>
        <w:widowControl w:val="0"/>
        <w:numPr>
          <w:ilvl w:val="0"/>
          <w:numId w:val="2"/>
        </w:numPr>
        <w:rPr>
          <w:sz w:val="22"/>
          <w:szCs w:val="22"/>
        </w:rPr>
      </w:pPr>
      <w:r w:rsidRPr="000510F1">
        <w:rPr>
          <w:sz w:val="22"/>
          <w:szCs w:val="22"/>
        </w:rPr>
        <w:t xml:space="preserve">The </w:t>
      </w:r>
      <w:r w:rsidR="00DC6F80" w:rsidRPr="000510F1">
        <w:rPr>
          <w:sz w:val="22"/>
          <w:szCs w:val="22"/>
        </w:rPr>
        <w:t xml:space="preserve">Signatory has read and agrees to </w:t>
      </w:r>
      <w:r w:rsidR="00AE5483" w:rsidRPr="000510F1">
        <w:rPr>
          <w:sz w:val="22"/>
          <w:szCs w:val="22"/>
        </w:rPr>
        <w:t>MPS</w:t>
      </w:r>
      <w:r w:rsidR="004659AF">
        <w:rPr>
          <w:sz w:val="22"/>
          <w:szCs w:val="22"/>
        </w:rPr>
        <w:t>’s</w:t>
      </w:r>
      <w:r w:rsidR="00AE5483" w:rsidRPr="000510F1">
        <w:rPr>
          <w:sz w:val="22"/>
          <w:szCs w:val="22"/>
        </w:rPr>
        <w:t xml:space="preserve"> </w:t>
      </w:r>
      <w:r w:rsidR="00DC6F80" w:rsidRPr="000510F1">
        <w:rPr>
          <w:sz w:val="22"/>
          <w:szCs w:val="22"/>
        </w:rPr>
        <w:t xml:space="preserve">Contract Terms and Conditions as set forth in Section </w:t>
      </w:r>
      <w:r w:rsidR="00647C56" w:rsidRPr="007D6B16">
        <w:rPr>
          <w:sz w:val="22"/>
          <w:szCs w:val="22"/>
        </w:rPr>
        <w:t>4.0</w:t>
      </w:r>
      <w:r w:rsidR="0003011F" w:rsidRPr="007D6B16">
        <w:rPr>
          <w:sz w:val="22"/>
          <w:szCs w:val="22"/>
        </w:rPr>
        <w:t>; and</w:t>
      </w:r>
    </w:p>
    <w:p w14:paraId="3631CBAB" w14:textId="77777777" w:rsidR="004646A2" w:rsidRDefault="00B377B5" w:rsidP="00BE0287">
      <w:pPr>
        <w:widowControl w:val="0"/>
        <w:numPr>
          <w:ilvl w:val="0"/>
          <w:numId w:val="2"/>
        </w:numPr>
        <w:rPr>
          <w:sz w:val="22"/>
          <w:szCs w:val="22"/>
        </w:rPr>
      </w:pPr>
      <w:r w:rsidRPr="000510F1">
        <w:rPr>
          <w:sz w:val="22"/>
          <w:szCs w:val="22"/>
        </w:rPr>
        <w:t>T</w:t>
      </w:r>
      <w:r w:rsidR="005C4F9C" w:rsidRPr="000510F1">
        <w:rPr>
          <w:sz w:val="22"/>
          <w:szCs w:val="22"/>
        </w:rPr>
        <w:t xml:space="preserve">he </w:t>
      </w:r>
      <w:r w:rsidR="00CB79E6" w:rsidRPr="000510F1">
        <w:rPr>
          <w:sz w:val="22"/>
          <w:szCs w:val="22"/>
        </w:rPr>
        <w:t xml:space="preserve">prices </w:t>
      </w:r>
      <w:r w:rsidR="005C4F9C" w:rsidRPr="000510F1">
        <w:rPr>
          <w:sz w:val="22"/>
          <w:szCs w:val="22"/>
        </w:rPr>
        <w:t>in th</w:t>
      </w:r>
      <w:r w:rsidR="00D763BF" w:rsidRPr="000510F1">
        <w:rPr>
          <w:sz w:val="22"/>
          <w:szCs w:val="22"/>
        </w:rPr>
        <w:t xml:space="preserve">e Service Provider’s </w:t>
      </w:r>
      <w:r w:rsidR="00B13A8E" w:rsidRPr="000510F1">
        <w:rPr>
          <w:sz w:val="22"/>
          <w:szCs w:val="22"/>
        </w:rPr>
        <w:t>Proposal</w:t>
      </w:r>
      <w:r w:rsidR="00D763BF" w:rsidRPr="000510F1">
        <w:rPr>
          <w:sz w:val="22"/>
          <w:szCs w:val="22"/>
        </w:rPr>
        <w:t xml:space="preserve"> </w:t>
      </w:r>
      <w:r w:rsidR="005C4F9C" w:rsidRPr="000510F1">
        <w:rPr>
          <w:sz w:val="22"/>
          <w:szCs w:val="22"/>
        </w:rPr>
        <w:t xml:space="preserve">have been arrived at independently, and have not been divulged, discussed, or compared with the </w:t>
      </w:r>
      <w:r w:rsidR="003B175A" w:rsidRPr="000510F1">
        <w:rPr>
          <w:sz w:val="22"/>
          <w:szCs w:val="22"/>
        </w:rPr>
        <w:t>P</w:t>
      </w:r>
      <w:r w:rsidR="005C4F9C" w:rsidRPr="000510F1">
        <w:rPr>
          <w:sz w:val="22"/>
          <w:szCs w:val="22"/>
        </w:rPr>
        <w:t xml:space="preserve">roposals of other respondents.  No attempt has been made nor will be made to induce any other person or firm to submit or not submit a </w:t>
      </w:r>
      <w:r w:rsidR="003B175A" w:rsidRPr="000510F1">
        <w:rPr>
          <w:sz w:val="22"/>
          <w:szCs w:val="22"/>
        </w:rPr>
        <w:t>P</w:t>
      </w:r>
      <w:r w:rsidR="005C4F9C" w:rsidRPr="000510F1">
        <w:rPr>
          <w:sz w:val="22"/>
          <w:szCs w:val="22"/>
        </w:rPr>
        <w:t>roposal for the purp</w:t>
      </w:r>
      <w:r w:rsidR="0003011F" w:rsidRPr="000510F1">
        <w:rPr>
          <w:sz w:val="22"/>
          <w:szCs w:val="22"/>
        </w:rPr>
        <w:t>ose of restricting competition.</w:t>
      </w:r>
    </w:p>
    <w:p w14:paraId="2F5F2A80" w14:textId="77777777" w:rsidR="000510F1" w:rsidRPr="000510F1" w:rsidRDefault="000510F1" w:rsidP="000510F1">
      <w:pPr>
        <w:widowControl w:val="0"/>
        <w:ind w:left="900"/>
        <w:rPr>
          <w:sz w:val="22"/>
          <w:szCs w:val="22"/>
        </w:rPr>
      </w:pPr>
    </w:p>
    <w:tbl>
      <w:tblPr>
        <w:tblW w:w="9480" w:type="dxa"/>
        <w:tblInd w:w="108" w:type="dxa"/>
        <w:tblLook w:val="01E0" w:firstRow="1" w:lastRow="1" w:firstColumn="1" w:lastColumn="1" w:noHBand="0" w:noVBand="0"/>
      </w:tblPr>
      <w:tblGrid>
        <w:gridCol w:w="4320"/>
        <w:gridCol w:w="480"/>
        <w:gridCol w:w="4680"/>
      </w:tblGrid>
      <w:tr w:rsidR="004F3B76" w:rsidRPr="00C95037" w14:paraId="3E76C7AD" w14:textId="77777777" w:rsidTr="00273391">
        <w:tc>
          <w:tcPr>
            <w:tcW w:w="4320" w:type="dxa"/>
            <w:tcBorders>
              <w:bottom w:val="single" w:sz="4" w:space="0" w:color="auto"/>
            </w:tcBorders>
          </w:tcPr>
          <w:p w14:paraId="70EE3FFF" w14:textId="77777777" w:rsidR="009B7C10" w:rsidRPr="00C95037" w:rsidRDefault="009B7C10" w:rsidP="00BE0287">
            <w:pPr>
              <w:widowControl w:val="0"/>
              <w:ind w:left="72"/>
              <w:rPr>
                <w:sz w:val="22"/>
                <w:szCs w:val="22"/>
                <w:highlight w:val="yellow"/>
              </w:rPr>
            </w:pPr>
          </w:p>
          <w:p w14:paraId="7F1A0F1F" w14:textId="77777777" w:rsidR="00353A15" w:rsidRPr="00C95037" w:rsidRDefault="00353A15" w:rsidP="00BE0287">
            <w:pPr>
              <w:widowControl w:val="0"/>
              <w:ind w:left="72"/>
              <w:rPr>
                <w:sz w:val="22"/>
                <w:szCs w:val="22"/>
                <w:highlight w:val="yellow"/>
              </w:rPr>
            </w:pPr>
          </w:p>
        </w:tc>
        <w:tc>
          <w:tcPr>
            <w:tcW w:w="480" w:type="dxa"/>
          </w:tcPr>
          <w:p w14:paraId="25C31146" w14:textId="77777777" w:rsidR="009B7C10" w:rsidRPr="00C95037" w:rsidRDefault="009B7C10" w:rsidP="00BE0287">
            <w:pPr>
              <w:widowControl w:val="0"/>
              <w:rPr>
                <w:sz w:val="22"/>
                <w:szCs w:val="22"/>
                <w:highlight w:val="yellow"/>
              </w:rPr>
            </w:pPr>
          </w:p>
        </w:tc>
        <w:tc>
          <w:tcPr>
            <w:tcW w:w="4680" w:type="dxa"/>
            <w:tcBorders>
              <w:bottom w:val="single" w:sz="4" w:space="0" w:color="auto"/>
            </w:tcBorders>
          </w:tcPr>
          <w:p w14:paraId="477A6B64" w14:textId="77777777" w:rsidR="009B7C10" w:rsidRPr="00C95037" w:rsidRDefault="009B7C10" w:rsidP="00BE0287">
            <w:pPr>
              <w:widowControl w:val="0"/>
              <w:rPr>
                <w:sz w:val="22"/>
                <w:szCs w:val="22"/>
                <w:highlight w:val="yellow"/>
              </w:rPr>
            </w:pPr>
          </w:p>
        </w:tc>
      </w:tr>
      <w:tr w:rsidR="004F3B76" w:rsidRPr="00C95037" w14:paraId="0A325006" w14:textId="77777777" w:rsidTr="00273391">
        <w:tc>
          <w:tcPr>
            <w:tcW w:w="4320" w:type="dxa"/>
            <w:tcBorders>
              <w:top w:val="single" w:sz="4" w:space="0" w:color="auto"/>
            </w:tcBorders>
          </w:tcPr>
          <w:p w14:paraId="6DD70459" w14:textId="1A7583C8" w:rsidR="004F3B76" w:rsidRPr="00C95037" w:rsidRDefault="00C95037" w:rsidP="005A5CAD">
            <w:pPr>
              <w:widowControl w:val="0"/>
              <w:ind w:left="0" w:right="-108" w:hanging="18"/>
              <w:rPr>
                <w:sz w:val="22"/>
                <w:szCs w:val="22"/>
                <w:highlight w:val="yellow"/>
              </w:rPr>
            </w:pPr>
            <w:r w:rsidRPr="00564DFF">
              <w:rPr>
                <w:sz w:val="22"/>
                <w:szCs w:val="22"/>
              </w:rPr>
              <w:t xml:space="preserve">Name of </w:t>
            </w:r>
            <w:r w:rsidR="004861BB" w:rsidRPr="00564DFF">
              <w:rPr>
                <w:sz w:val="22"/>
                <w:szCs w:val="22"/>
              </w:rPr>
              <w:t xml:space="preserve">Person </w:t>
            </w:r>
            <w:r w:rsidR="005A5CAD" w:rsidRPr="00564DFF">
              <w:rPr>
                <w:sz w:val="22"/>
                <w:szCs w:val="22"/>
              </w:rPr>
              <w:t>S</w:t>
            </w:r>
            <w:r w:rsidR="004861BB" w:rsidRPr="00564DFF">
              <w:rPr>
                <w:sz w:val="22"/>
                <w:szCs w:val="22"/>
              </w:rPr>
              <w:t xml:space="preserve">igning on </w:t>
            </w:r>
            <w:r w:rsidR="005A5CAD" w:rsidRPr="00564DFF">
              <w:rPr>
                <w:sz w:val="22"/>
                <w:szCs w:val="22"/>
              </w:rPr>
              <w:t>B</w:t>
            </w:r>
            <w:r w:rsidR="004861BB" w:rsidRPr="00564DFF">
              <w:rPr>
                <w:sz w:val="22"/>
                <w:szCs w:val="22"/>
              </w:rPr>
              <w:t xml:space="preserve">ehalf of </w:t>
            </w:r>
            <w:r w:rsidR="00C33388" w:rsidRPr="00564DFF">
              <w:rPr>
                <w:sz w:val="22"/>
                <w:szCs w:val="22"/>
              </w:rPr>
              <w:t>Service Provider</w:t>
            </w:r>
            <w:r w:rsidR="004B6E6B" w:rsidRPr="00AF7773">
              <w:rPr>
                <w:sz w:val="22"/>
                <w:szCs w:val="22"/>
              </w:rPr>
              <w:t xml:space="preserve"> </w:t>
            </w:r>
            <w:r w:rsidR="00564DFF">
              <w:rPr>
                <w:sz w:val="22"/>
                <w:szCs w:val="22"/>
              </w:rPr>
              <w:t>(Print)</w:t>
            </w:r>
          </w:p>
        </w:tc>
        <w:tc>
          <w:tcPr>
            <w:tcW w:w="480" w:type="dxa"/>
          </w:tcPr>
          <w:p w14:paraId="6CCEB5A0" w14:textId="77777777" w:rsidR="009B7C10" w:rsidRPr="00C95037" w:rsidRDefault="009B7C10" w:rsidP="00BE0287">
            <w:pPr>
              <w:widowControl w:val="0"/>
              <w:rPr>
                <w:sz w:val="22"/>
                <w:szCs w:val="22"/>
                <w:highlight w:val="yellow"/>
              </w:rPr>
            </w:pPr>
          </w:p>
        </w:tc>
        <w:tc>
          <w:tcPr>
            <w:tcW w:w="4680" w:type="dxa"/>
            <w:tcBorders>
              <w:top w:val="single" w:sz="4" w:space="0" w:color="auto"/>
            </w:tcBorders>
          </w:tcPr>
          <w:p w14:paraId="511ABF86" w14:textId="77777777" w:rsidR="009B7C10" w:rsidRPr="00BB3B02" w:rsidRDefault="00F07306" w:rsidP="00BE0287">
            <w:pPr>
              <w:widowControl w:val="0"/>
              <w:ind w:left="162"/>
              <w:rPr>
                <w:sz w:val="22"/>
                <w:szCs w:val="22"/>
              </w:rPr>
            </w:pPr>
            <w:r w:rsidRPr="00BB3B02">
              <w:rPr>
                <w:sz w:val="22"/>
                <w:szCs w:val="22"/>
              </w:rPr>
              <w:t xml:space="preserve">Service Provider </w:t>
            </w:r>
            <w:r w:rsidR="004F3B76" w:rsidRPr="00BB3B02">
              <w:rPr>
                <w:sz w:val="22"/>
                <w:szCs w:val="22"/>
              </w:rPr>
              <w:t>Telephone Number</w:t>
            </w:r>
          </w:p>
        </w:tc>
      </w:tr>
      <w:tr w:rsidR="004F3B76" w:rsidRPr="00C95037" w14:paraId="4737DF01" w14:textId="77777777" w:rsidTr="00273391">
        <w:tc>
          <w:tcPr>
            <w:tcW w:w="4320" w:type="dxa"/>
            <w:tcBorders>
              <w:bottom w:val="single" w:sz="4" w:space="0" w:color="auto"/>
            </w:tcBorders>
          </w:tcPr>
          <w:p w14:paraId="4734AF93" w14:textId="77777777" w:rsidR="004F3B76" w:rsidRPr="00C95037" w:rsidRDefault="004F3B76" w:rsidP="003C4AE5">
            <w:pPr>
              <w:widowControl w:val="0"/>
              <w:ind w:left="-18"/>
              <w:rPr>
                <w:sz w:val="22"/>
                <w:szCs w:val="22"/>
                <w:highlight w:val="yellow"/>
              </w:rPr>
            </w:pPr>
          </w:p>
          <w:p w14:paraId="4B40797C" w14:textId="77777777" w:rsidR="009B7C10" w:rsidRPr="00C95037" w:rsidRDefault="009B7C10" w:rsidP="003C4AE5">
            <w:pPr>
              <w:widowControl w:val="0"/>
              <w:ind w:left="-18"/>
              <w:rPr>
                <w:sz w:val="22"/>
                <w:szCs w:val="22"/>
                <w:highlight w:val="yellow"/>
              </w:rPr>
            </w:pPr>
          </w:p>
        </w:tc>
        <w:tc>
          <w:tcPr>
            <w:tcW w:w="480" w:type="dxa"/>
          </w:tcPr>
          <w:p w14:paraId="03817725" w14:textId="77777777" w:rsidR="009B7C10" w:rsidRPr="00C95037" w:rsidRDefault="009B7C10" w:rsidP="00BE0287">
            <w:pPr>
              <w:widowControl w:val="0"/>
              <w:rPr>
                <w:sz w:val="22"/>
                <w:szCs w:val="22"/>
                <w:highlight w:val="yellow"/>
              </w:rPr>
            </w:pPr>
          </w:p>
        </w:tc>
        <w:tc>
          <w:tcPr>
            <w:tcW w:w="4680" w:type="dxa"/>
            <w:tcBorders>
              <w:bottom w:val="single" w:sz="4" w:space="0" w:color="auto"/>
            </w:tcBorders>
          </w:tcPr>
          <w:p w14:paraId="18C48BE7" w14:textId="77777777" w:rsidR="009B7C10" w:rsidRPr="00BB3B02" w:rsidRDefault="009B7C10" w:rsidP="00BE0287">
            <w:pPr>
              <w:widowControl w:val="0"/>
              <w:ind w:left="162"/>
              <w:rPr>
                <w:sz w:val="22"/>
                <w:szCs w:val="22"/>
              </w:rPr>
            </w:pPr>
          </w:p>
        </w:tc>
      </w:tr>
      <w:tr w:rsidR="004F3B76" w:rsidRPr="00C95037" w14:paraId="7D62211B" w14:textId="77777777" w:rsidTr="00273391">
        <w:tc>
          <w:tcPr>
            <w:tcW w:w="4320" w:type="dxa"/>
            <w:tcBorders>
              <w:top w:val="single" w:sz="4" w:space="0" w:color="auto"/>
            </w:tcBorders>
          </w:tcPr>
          <w:p w14:paraId="45730B25" w14:textId="77777777" w:rsidR="004F3B76" w:rsidRPr="00BB3B02" w:rsidRDefault="00F07306" w:rsidP="00BE0287">
            <w:pPr>
              <w:widowControl w:val="0"/>
              <w:ind w:left="-18"/>
              <w:rPr>
                <w:sz w:val="22"/>
                <w:szCs w:val="22"/>
              </w:rPr>
            </w:pPr>
            <w:r w:rsidRPr="00BB3B02">
              <w:rPr>
                <w:sz w:val="22"/>
                <w:szCs w:val="22"/>
              </w:rPr>
              <w:t xml:space="preserve">Service Provider </w:t>
            </w:r>
            <w:r w:rsidR="004F3B76" w:rsidRPr="00BB3B02">
              <w:rPr>
                <w:sz w:val="22"/>
                <w:szCs w:val="22"/>
              </w:rPr>
              <w:t>Address</w:t>
            </w:r>
          </w:p>
        </w:tc>
        <w:tc>
          <w:tcPr>
            <w:tcW w:w="480" w:type="dxa"/>
          </w:tcPr>
          <w:p w14:paraId="697F65DA" w14:textId="77777777" w:rsidR="009B7C10" w:rsidRPr="00C95037" w:rsidRDefault="009B7C10" w:rsidP="00BE0287">
            <w:pPr>
              <w:widowControl w:val="0"/>
              <w:rPr>
                <w:sz w:val="22"/>
                <w:szCs w:val="22"/>
                <w:highlight w:val="yellow"/>
              </w:rPr>
            </w:pPr>
          </w:p>
        </w:tc>
        <w:tc>
          <w:tcPr>
            <w:tcW w:w="4680" w:type="dxa"/>
            <w:tcBorders>
              <w:top w:val="single" w:sz="4" w:space="0" w:color="auto"/>
            </w:tcBorders>
          </w:tcPr>
          <w:p w14:paraId="57734D1C" w14:textId="77777777" w:rsidR="009B7C10" w:rsidRPr="00BB3B02" w:rsidRDefault="00F07306" w:rsidP="00BE0287">
            <w:pPr>
              <w:widowControl w:val="0"/>
              <w:ind w:left="162"/>
              <w:rPr>
                <w:sz w:val="22"/>
                <w:szCs w:val="22"/>
              </w:rPr>
            </w:pPr>
            <w:r w:rsidRPr="00BB3B02">
              <w:rPr>
                <w:sz w:val="22"/>
                <w:szCs w:val="22"/>
              </w:rPr>
              <w:t xml:space="preserve">Service Provider </w:t>
            </w:r>
            <w:r w:rsidR="004F3B76" w:rsidRPr="00BB3B02">
              <w:rPr>
                <w:sz w:val="22"/>
                <w:szCs w:val="22"/>
              </w:rPr>
              <w:t>Fax Number</w:t>
            </w:r>
          </w:p>
        </w:tc>
      </w:tr>
      <w:tr w:rsidR="004F3B76" w:rsidRPr="00C95037" w14:paraId="5F1026C6" w14:textId="77777777" w:rsidTr="00273391">
        <w:tc>
          <w:tcPr>
            <w:tcW w:w="4320" w:type="dxa"/>
            <w:tcBorders>
              <w:bottom w:val="single" w:sz="4" w:space="0" w:color="auto"/>
            </w:tcBorders>
          </w:tcPr>
          <w:p w14:paraId="389D0544" w14:textId="77777777" w:rsidR="004F3B76" w:rsidRPr="00BB3B02" w:rsidRDefault="004F3B76" w:rsidP="00BE0287">
            <w:pPr>
              <w:widowControl w:val="0"/>
              <w:ind w:left="-18"/>
              <w:rPr>
                <w:sz w:val="22"/>
                <w:szCs w:val="22"/>
              </w:rPr>
            </w:pPr>
          </w:p>
          <w:p w14:paraId="7ADFD04D" w14:textId="77777777" w:rsidR="009B7C10" w:rsidRPr="00BB3B02" w:rsidRDefault="009B7C10" w:rsidP="00BE0287">
            <w:pPr>
              <w:widowControl w:val="0"/>
              <w:ind w:left="-18"/>
              <w:rPr>
                <w:sz w:val="22"/>
                <w:szCs w:val="22"/>
              </w:rPr>
            </w:pPr>
          </w:p>
        </w:tc>
        <w:tc>
          <w:tcPr>
            <w:tcW w:w="480" w:type="dxa"/>
          </w:tcPr>
          <w:p w14:paraId="77470890" w14:textId="77777777" w:rsidR="009B7C10" w:rsidRPr="00C95037" w:rsidRDefault="009B7C10" w:rsidP="00BE0287">
            <w:pPr>
              <w:widowControl w:val="0"/>
              <w:rPr>
                <w:sz w:val="22"/>
                <w:szCs w:val="22"/>
                <w:highlight w:val="yellow"/>
              </w:rPr>
            </w:pPr>
          </w:p>
        </w:tc>
        <w:tc>
          <w:tcPr>
            <w:tcW w:w="4680" w:type="dxa"/>
            <w:tcBorders>
              <w:bottom w:val="single" w:sz="4" w:space="0" w:color="auto"/>
            </w:tcBorders>
          </w:tcPr>
          <w:p w14:paraId="7B208068" w14:textId="77777777" w:rsidR="009B7C10" w:rsidRPr="00BB3B02" w:rsidRDefault="009B7C10" w:rsidP="00BE0287">
            <w:pPr>
              <w:widowControl w:val="0"/>
              <w:ind w:left="162"/>
              <w:rPr>
                <w:sz w:val="22"/>
                <w:szCs w:val="22"/>
              </w:rPr>
            </w:pPr>
          </w:p>
          <w:p w14:paraId="28EB1EFA" w14:textId="77777777" w:rsidR="009B7C10" w:rsidRPr="00BB3B02" w:rsidRDefault="009B7C10" w:rsidP="00BE0287">
            <w:pPr>
              <w:widowControl w:val="0"/>
              <w:ind w:left="162"/>
              <w:rPr>
                <w:sz w:val="22"/>
                <w:szCs w:val="22"/>
              </w:rPr>
            </w:pPr>
          </w:p>
        </w:tc>
      </w:tr>
      <w:tr w:rsidR="004F3B76" w:rsidRPr="00C95037" w14:paraId="46FC9371" w14:textId="77777777" w:rsidTr="00273391">
        <w:tc>
          <w:tcPr>
            <w:tcW w:w="4320" w:type="dxa"/>
            <w:tcBorders>
              <w:top w:val="single" w:sz="4" w:space="0" w:color="auto"/>
            </w:tcBorders>
          </w:tcPr>
          <w:p w14:paraId="09AC5E7D" w14:textId="77777777" w:rsidR="004F3B76" w:rsidRPr="00BB3B02" w:rsidRDefault="004F3B76" w:rsidP="00BE0287">
            <w:pPr>
              <w:widowControl w:val="0"/>
              <w:ind w:left="-18"/>
              <w:rPr>
                <w:sz w:val="22"/>
                <w:szCs w:val="22"/>
              </w:rPr>
            </w:pPr>
            <w:r w:rsidRPr="00BB3B02">
              <w:rPr>
                <w:sz w:val="22"/>
                <w:szCs w:val="22"/>
              </w:rPr>
              <w:t>City, State, Zip Code</w:t>
            </w:r>
          </w:p>
        </w:tc>
        <w:tc>
          <w:tcPr>
            <w:tcW w:w="480" w:type="dxa"/>
          </w:tcPr>
          <w:p w14:paraId="34B18BBF" w14:textId="77777777" w:rsidR="009B7C10" w:rsidRPr="00C95037" w:rsidRDefault="009B7C10" w:rsidP="00BE0287">
            <w:pPr>
              <w:widowControl w:val="0"/>
              <w:rPr>
                <w:sz w:val="22"/>
                <w:szCs w:val="22"/>
                <w:highlight w:val="yellow"/>
              </w:rPr>
            </w:pPr>
          </w:p>
        </w:tc>
        <w:tc>
          <w:tcPr>
            <w:tcW w:w="4680" w:type="dxa"/>
            <w:tcBorders>
              <w:top w:val="single" w:sz="4" w:space="0" w:color="auto"/>
            </w:tcBorders>
          </w:tcPr>
          <w:p w14:paraId="1A4AE9EB" w14:textId="77777777" w:rsidR="009B7C10" w:rsidRPr="00BB3B02" w:rsidRDefault="00A53889" w:rsidP="00BE0287">
            <w:pPr>
              <w:widowControl w:val="0"/>
              <w:ind w:left="162"/>
              <w:rPr>
                <w:sz w:val="22"/>
                <w:szCs w:val="22"/>
              </w:rPr>
            </w:pPr>
            <w:r w:rsidRPr="00BB3B02">
              <w:rPr>
                <w:sz w:val="22"/>
                <w:szCs w:val="22"/>
              </w:rPr>
              <w:t>Email Address</w:t>
            </w:r>
            <w:r w:rsidR="005771D5" w:rsidRPr="00BB3B02">
              <w:rPr>
                <w:sz w:val="22"/>
                <w:szCs w:val="22"/>
              </w:rPr>
              <w:t xml:space="preserve"> </w:t>
            </w:r>
            <w:r w:rsidR="00F07306" w:rsidRPr="00BB3B02">
              <w:rPr>
                <w:sz w:val="22"/>
                <w:szCs w:val="22"/>
              </w:rPr>
              <w:t xml:space="preserve">of Signatory </w:t>
            </w:r>
          </w:p>
        </w:tc>
      </w:tr>
      <w:tr w:rsidR="004F3B76" w:rsidRPr="00C95037" w14:paraId="0AFE6BDB" w14:textId="77777777" w:rsidTr="00273391">
        <w:tc>
          <w:tcPr>
            <w:tcW w:w="4320" w:type="dxa"/>
            <w:tcBorders>
              <w:bottom w:val="single" w:sz="4" w:space="0" w:color="auto"/>
            </w:tcBorders>
          </w:tcPr>
          <w:p w14:paraId="62B1434B" w14:textId="77777777" w:rsidR="004F3B76" w:rsidRPr="00DF4B70" w:rsidRDefault="004F3B76" w:rsidP="00BE0287">
            <w:pPr>
              <w:widowControl w:val="0"/>
              <w:ind w:left="-18"/>
              <w:rPr>
                <w:sz w:val="22"/>
                <w:szCs w:val="22"/>
              </w:rPr>
            </w:pPr>
          </w:p>
          <w:p w14:paraId="456F8E01" w14:textId="77777777" w:rsidR="009B7C10" w:rsidRPr="00936D00" w:rsidRDefault="009B7C10" w:rsidP="00BE0287">
            <w:pPr>
              <w:widowControl w:val="0"/>
              <w:ind w:left="-18"/>
              <w:rPr>
                <w:sz w:val="22"/>
                <w:szCs w:val="22"/>
              </w:rPr>
            </w:pPr>
          </w:p>
        </w:tc>
        <w:tc>
          <w:tcPr>
            <w:tcW w:w="480" w:type="dxa"/>
          </w:tcPr>
          <w:p w14:paraId="63A79C92" w14:textId="77777777" w:rsidR="009B7C10" w:rsidRPr="00C95037" w:rsidRDefault="009B7C10" w:rsidP="00BE0287">
            <w:pPr>
              <w:widowControl w:val="0"/>
              <w:rPr>
                <w:sz w:val="22"/>
                <w:szCs w:val="22"/>
                <w:highlight w:val="yellow"/>
              </w:rPr>
            </w:pPr>
          </w:p>
        </w:tc>
        <w:tc>
          <w:tcPr>
            <w:tcW w:w="4680" w:type="dxa"/>
            <w:tcBorders>
              <w:bottom w:val="single" w:sz="4" w:space="0" w:color="auto"/>
            </w:tcBorders>
          </w:tcPr>
          <w:p w14:paraId="302E6F92" w14:textId="77777777" w:rsidR="009B7C10" w:rsidRPr="00BB3B02" w:rsidRDefault="009B7C10" w:rsidP="00BE0287">
            <w:pPr>
              <w:widowControl w:val="0"/>
              <w:ind w:left="162"/>
              <w:rPr>
                <w:sz w:val="22"/>
                <w:szCs w:val="22"/>
              </w:rPr>
            </w:pPr>
          </w:p>
          <w:p w14:paraId="007B086A" w14:textId="77777777" w:rsidR="009B7C10" w:rsidRPr="00BB3B02" w:rsidRDefault="009B7C10" w:rsidP="00BE0287">
            <w:pPr>
              <w:widowControl w:val="0"/>
              <w:ind w:left="162"/>
              <w:rPr>
                <w:sz w:val="22"/>
                <w:szCs w:val="22"/>
              </w:rPr>
            </w:pPr>
          </w:p>
        </w:tc>
      </w:tr>
      <w:tr w:rsidR="004F3B76" w:rsidRPr="00273391" w14:paraId="3777E44A" w14:textId="77777777" w:rsidTr="00273391">
        <w:tc>
          <w:tcPr>
            <w:tcW w:w="4320" w:type="dxa"/>
            <w:tcBorders>
              <w:top w:val="single" w:sz="4" w:space="0" w:color="auto"/>
            </w:tcBorders>
          </w:tcPr>
          <w:p w14:paraId="5D7C5D84" w14:textId="48EEA616" w:rsidR="004F3B76" w:rsidRPr="00DF4B70" w:rsidRDefault="00B165E2" w:rsidP="00564DFF">
            <w:pPr>
              <w:widowControl w:val="0"/>
              <w:ind w:left="-18"/>
              <w:rPr>
                <w:sz w:val="22"/>
                <w:szCs w:val="22"/>
              </w:rPr>
            </w:pPr>
            <w:r w:rsidRPr="00DF4B70">
              <w:rPr>
                <w:sz w:val="22"/>
                <w:szCs w:val="22"/>
              </w:rPr>
              <w:t>Signatory’s</w:t>
            </w:r>
            <w:r w:rsidR="004F3B76" w:rsidRPr="00DF4B70">
              <w:rPr>
                <w:sz w:val="22"/>
                <w:szCs w:val="22"/>
              </w:rPr>
              <w:t xml:space="preserve"> Title</w:t>
            </w:r>
            <w:r w:rsidR="00B06C18" w:rsidRPr="00DF4B70">
              <w:rPr>
                <w:sz w:val="22"/>
                <w:szCs w:val="22"/>
              </w:rPr>
              <w:t xml:space="preserve"> </w:t>
            </w:r>
          </w:p>
        </w:tc>
        <w:tc>
          <w:tcPr>
            <w:tcW w:w="480" w:type="dxa"/>
          </w:tcPr>
          <w:p w14:paraId="071C75B3" w14:textId="77777777" w:rsidR="009B7C10" w:rsidRPr="00C95037" w:rsidRDefault="009B7C10" w:rsidP="00BE0287">
            <w:pPr>
              <w:widowControl w:val="0"/>
              <w:rPr>
                <w:sz w:val="22"/>
                <w:szCs w:val="22"/>
                <w:highlight w:val="yellow"/>
              </w:rPr>
            </w:pPr>
          </w:p>
        </w:tc>
        <w:tc>
          <w:tcPr>
            <w:tcW w:w="4680" w:type="dxa"/>
            <w:tcBorders>
              <w:top w:val="single" w:sz="4" w:space="0" w:color="auto"/>
            </w:tcBorders>
          </w:tcPr>
          <w:p w14:paraId="69DBFCA3" w14:textId="77777777" w:rsidR="009B7C10" w:rsidRPr="00BB3B02" w:rsidRDefault="004F3B76" w:rsidP="00BE0287">
            <w:pPr>
              <w:widowControl w:val="0"/>
              <w:ind w:left="162"/>
              <w:rPr>
                <w:sz w:val="22"/>
                <w:szCs w:val="22"/>
              </w:rPr>
            </w:pPr>
            <w:r w:rsidRPr="00BB3B02">
              <w:rPr>
                <w:sz w:val="22"/>
                <w:szCs w:val="22"/>
              </w:rPr>
              <w:t>Signature</w:t>
            </w:r>
            <w:r w:rsidR="00933E0B" w:rsidRPr="00BB3B02">
              <w:rPr>
                <w:sz w:val="22"/>
                <w:szCs w:val="22"/>
              </w:rPr>
              <w:t xml:space="preserve"> of Signatory     </w:t>
            </w:r>
            <w:r w:rsidR="00C127AD" w:rsidRPr="00BB3B02">
              <w:rPr>
                <w:sz w:val="22"/>
                <w:szCs w:val="22"/>
              </w:rPr>
              <w:t xml:space="preserve">  </w:t>
            </w:r>
            <w:r w:rsidR="00895831">
              <w:rPr>
                <w:sz w:val="22"/>
                <w:szCs w:val="22"/>
              </w:rPr>
              <w:t xml:space="preserve">                </w:t>
            </w:r>
            <w:r w:rsidR="000838C1">
              <w:rPr>
                <w:sz w:val="22"/>
                <w:szCs w:val="22"/>
              </w:rPr>
              <w:t xml:space="preserve"> </w:t>
            </w:r>
            <w:r w:rsidR="00C127AD" w:rsidRPr="00BB3B02">
              <w:rPr>
                <w:sz w:val="22"/>
                <w:szCs w:val="22"/>
              </w:rPr>
              <w:t>Date</w:t>
            </w:r>
            <w:r w:rsidR="00B165E2" w:rsidRPr="00BB3B02">
              <w:rPr>
                <w:sz w:val="22"/>
                <w:szCs w:val="22"/>
              </w:rPr>
              <w:t xml:space="preserve"> </w:t>
            </w:r>
          </w:p>
        </w:tc>
      </w:tr>
    </w:tbl>
    <w:p w14:paraId="56063ED2" w14:textId="0467B6B2" w:rsidR="00381591" w:rsidRDefault="00381591" w:rsidP="000429A2">
      <w:pPr>
        <w:pStyle w:val="Heading1"/>
        <w:keepNext w:val="0"/>
        <w:widowControl w:val="0"/>
        <w:tabs>
          <w:tab w:val="left" w:pos="540"/>
          <w:tab w:val="left" w:pos="1440"/>
        </w:tabs>
        <w:rPr>
          <w:b/>
          <w:sz w:val="24"/>
          <w:szCs w:val="24"/>
          <w:highlight w:val="yellow"/>
        </w:rPr>
      </w:pPr>
    </w:p>
    <w:p w14:paraId="245113B1" w14:textId="77777777" w:rsidR="00381591" w:rsidRPr="00273391" w:rsidRDefault="00381591" w:rsidP="006078B3">
      <w:pPr>
        <w:rPr>
          <w:sz w:val="22"/>
          <w:szCs w:val="22"/>
        </w:rPr>
      </w:pPr>
    </w:p>
    <w:sectPr w:rsidR="00381591" w:rsidRPr="00273391" w:rsidSect="009373E9">
      <w:footerReference w:type="default" r:id="rId12"/>
      <w:type w:val="continuous"/>
      <w:pgSz w:w="12240" w:h="15840"/>
      <w:pgMar w:top="720" w:right="1080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1CEAFB" w14:textId="77777777" w:rsidR="00E7102A" w:rsidRDefault="00E7102A" w:rsidP="00B528E8">
      <w:r>
        <w:separator/>
      </w:r>
    </w:p>
  </w:endnote>
  <w:endnote w:type="continuationSeparator" w:id="0">
    <w:p w14:paraId="7A9CB732" w14:textId="77777777" w:rsidR="00E7102A" w:rsidRDefault="00E7102A" w:rsidP="00B528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35610173"/>
      <w:docPartObj>
        <w:docPartGallery w:val="Page Numbers (Bottom of Page)"/>
        <w:docPartUnique/>
      </w:docPartObj>
    </w:sdtPr>
    <w:sdtEndPr/>
    <w:sdtContent>
      <w:p w14:paraId="196043DF" w14:textId="77777777" w:rsidR="00530EBE" w:rsidRDefault="00530EB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1D18853A" w14:textId="77777777" w:rsidR="00530EBE" w:rsidRDefault="00530EBE">
    <w:pPr>
      <w:pStyle w:val="Footer"/>
    </w:pPr>
  </w:p>
  <w:p w14:paraId="764CB0DC" w14:textId="77777777" w:rsidR="00530EBE" w:rsidRDefault="00530EBE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E55E45" w14:textId="77777777" w:rsidR="00E7102A" w:rsidRDefault="00E7102A" w:rsidP="00B528E8">
      <w:r>
        <w:separator/>
      </w:r>
    </w:p>
  </w:footnote>
  <w:footnote w:type="continuationSeparator" w:id="0">
    <w:p w14:paraId="077A42F1" w14:textId="77777777" w:rsidR="00E7102A" w:rsidRDefault="00E7102A" w:rsidP="00B528E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856C34"/>
    <w:multiLevelType w:val="hybridMultilevel"/>
    <w:tmpl w:val="0E1CAA7C"/>
    <w:lvl w:ilvl="0" w:tplc="04090019">
      <w:start w:val="1"/>
      <w:numFmt w:val="lowerLetter"/>
      <w:lvlText w:val="%1."/>
      <w:lvlJc w:val="left"/>
      <w:pPr>
        <w:ind w:left="90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" w15:restartNumberingAfterBreak="0">
    <w:nsid w:val="02676B09"/>
    <w:multiLevelType w:val="hybridMultilevel"/>
    <w:tmpl w:val="F280B0C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34144B"/>
    <w:multiLevelType w:val="hybridMultilevel"/>
    <w:tmpl w:val="CBE6B2D8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 w15:restartNumberingAfterBreak="0">
    <w:nsid w:val="0B810410"/>
    <w:multiLevelType w:val="hybridMultilevel"/>
    <w:tmpl w:val="1F4051C4"/>
    <w:lvl w:ilvl="0" w:tplc="57BEB08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0D314AA9"/>
    <w:multiLevelType w:val="hybridMultilevel"/>
    <w:tmpl w:val="010A4E2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83A1345"/>
    <w:multiLevelType w:val="hybridMultilevel"/>
    <w:tmpl w:val="F72E2E30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9E63E83"/>
    <w:multiLevelType w:val="hybridMultilevel"/>
    <w:tmpl w:val="2D7C5B8C"/>
    <w:lvl w:ilvl="0" w:tplc="A2F07F3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19EC358E"/>
    <w:multiLevelType w:val="hybridMultilevel"/>
    <w:tmpl w:val="1A9E60C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BA41152"/>
    <w:multiLevelType w:val="hybridMultilevel"/>
    <w:tmpl w:val="59602A64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" w15:restartNumberingAfterBreak="0">
    <w:nsid w:val="1C330F27"/>
    <w:multiLevelType w:val="hybridMultilevel"/>
    <w:tmpl w:val="05141F40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E53DA2"/>
    <w:multiLevelType w:val="hybridMultilevel"/>
    <w:tmpl w:val="51BC181E"/>
    <w:lvl w:ilvl="0" w:tplc="CC08D3A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D46CB2"/>
    <w:multiLevelType w:val="hybridMultilevel"/>
    <w:tmpl w:val="B46ADFBE"/>
    <w:lvl w:ilvl="0" w:tplc="BE6A788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26B936F3"/>
    <w:multiLevelType w:val="multilevel"/>
    <w:tmpl w:val="948063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7D01911"/>
    <w:multiLevelType w:val="hybridMultilevel"/>
    <w:tmpl w:val="26F4CCE0"/>
    <w:lvl w:ilvl="0" w:tplc="04090019">
      <w:start w:val="1"/>
      <w:numFmt w:val="lowerLetter"/>
      <w:lvlText w:val="%1."/>
      <w:lvlJc w:val="left"/>
      <w:pPr>
        <w:ind w:left="126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 w15:restartNumberingAfterBreak="0">
    <w:nsid w:val="29B3019F"/>
    <w:multiLevelType w:val="hybridMultilevel"/>
    <w:tmpl w:val="AFE472AE"/>
    <w:lvl w:ilvl="0" w:tplc="6FACA83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343E60D2"/>
    <w:multiLevelType w:val="hybridMultilevel"/>
    <w:tmpl w:val="4B020B24"/>
    <w:lvl w:ilvl="0" w:tplc="773491C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44746561"/>
    <w:multiLevelType w:val="hybridMultilevel"/>
    <w:tmpl w:val="4AB801EA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 w15:restartNumberingAfterBreak="0">
    <w:nsid w:val="5D8C1EA8"/>
    <w:multiLevelType w:val="hybridMultilevel"/>
    <w:tmpl w:val="5160219C"/>
    <w:lvl w:ilvl="0" w:tplc="04090019">
      <w:start w:val="1"/>
      <w:numFmt w:val="lowerLetter"/>
      <w:lvlText w:val="%1."/>
      <w:lvlJc w:val="left"/>
      <w:pPr>
        <w:ind w:left="126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8" w15:restartNumberingAfterBreak="0">
    <w:nsid w:val="655824E3"/>
    <w:multiLevelType w:val="hybridMultilevel"/>
    <w:tmpl w:val="1F30BFBA"/>
    <w:lvl w:ilvl="0" w:tplc="04090019">
      <w:start w:val="1"/>
      <w:numFmt w:val="lowerLetter"/>
      <w:lvlText w:val="%1."/>
      <w:lvlJc w:val="left"/>
      <w:pPr>
        <w:ind w:left="12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 w15:restartNumberingAfterBreak="0">
    <w:nsid w:val="6C44432E"/>
    <w:multiLevelType w:val="multilevel"/>
    <w:tmpl w:val="0E7AD6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0" w15:restartNumberingAfterBreak="0">
    <w:nsid w:val="6F4F015E"/>
    <w:multiLevelType w:val="hybridMultilevel"/>
    <w:tmpl w:val="5160219C"/>
    <w:lvl w:ilvl="0" w:tplc="04090019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1" w15:restartNumberingAfterBreak="0">
    <w:nsid w:val="73C50C0B"/>
    <w:multiLevelType w:val="hybridMultilevel"/>
    <w:tmpl w:val="55A277D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B843AE5"/>
    <w:multiLevelType w:val="hybridMultilevel"/>
    <w:tmpl w:val="5A0AA44E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303048919">
    <w:abstractNumId w:val="20"/>
  </w:num>
  <w:num w:numId="2" w16cid:durableId="1977491149">
    <w:abstractNumId w:val="16"/>
  </w:num>
  <w:num w:numId="3" w16cid:durableId="1128743584">
    <w:abstractNumId w:val="2"/>
  </w:num>
  <w:num w:numId="4" w16cid:durableId="1982693249">
    <w:abstractNumId w:val="19"/>
  </w:num>
  <w:num w:numId="5" w16cid:durableId="39663453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8117040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528257151">
    <w:abstractNumId w:val="18"/>
  </w:num>
  <w:num w:numId="8" w16cid:durableId="448621755">
    <w:abstractNumId w:val="8"/>
  </w:num>
  <w:num w:numId="9" w16cid:durableId="1545219262">
    <w:abstractNumId w:val="0"/>
  </w:num>
  <w:num w:numId="10" w16cid:durableId="242567314">
    <w:abstractNumId w:val="13"/>
  </w:num>
  <w:num w:numId="11" w16cid:durableId="2074621524">
    <w:abstractNumId w:val="21"/>
  </w:num>
  <w:num w:numId="12" w16cid:durableId="1822381984">
    <w:abstractNumId w:val="9"/>
  </w:num>
  <w:num w:numId="13" w16cid:durableId="1692030069">
    <w:abstractNumId w:val="1"/>
  </w:num>
  <w:num w:numId="14" w16cid:durableId="1214541716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29647727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407963809">
    <w:abstractNumId w:val="10"/>
  </w:num>
  <w:num w:numId="17" w16cid:durableId="5442439">
    <w:abstractNumId w:val="15"/>
  </w:num>
  <w:num w:numId="18" w16cid:durableId="1000814993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2081361434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997998822">
    <w:abstractNumId w:val="11"/>
  </w:num>
  <w:num w:numId="21" w16cid:durableId="1176190158">
    <w:abstractNumId w:val="17"/>
  </w:num>
  <w:num w:numId="22" w16cid:durableId="1880194597">
    <w:abstractNumId w:val="14"/>
  </w:num>
  <w:num w:numId="23" w16cid:durableId="1994605458">
    <w:abstractNumId w:val="12"/>
  </w:num>
  <w:num w:numId="24" w16cid:durableId="965702087">
    <w:abstractNumId w:val="7"/>
  </w:num>
  <w:num w:numId="25" w16cid:durableId="866523919">
    <w:abstractNumId w:val="6"/>
  </w:num>
  <w:num w:numId="26" w16cid:durableId="1088042539">
    <w:abstractNumId w:val="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71C2"/>
    <w:rsid w:val="00000637"/>
    <w:rsid w:val="000007F0"/>
    <w:rsid w:val="00000915"/>
    <w:rsid w:val="0000102C"/>
    <w:rsid w:val="00001C2D"/>
    <w:rsid w:val="00001CE8"/>
    <w:rsid w:val="00002C28"/>
    <w:rsid w:val="000044EE"/>
    <w:rsid w:val="000049BA"/>
    <w:rsid w:val="000115B4"/>
    <w:rsid w:val="0001183A"/>
    <w:rsid w:val="00013927"/>
    <w:rsid w:val="00013AA5"/>
    <w:rsid w:val="00014244"/>
    <w:rsid w:val="00016B76"/>
    <w:rsid w:val="000170D6"/>
    <w:rsid w:val="000201A2"/>
    <w:rsid w:val="00020302"/>
    <w:rsid w:val="00021212"/>
    <w:rsid w:val="00021481"/>
    <w:rsid w:val="00021F84"/>
    <w:rsid w:val="00023628"/>
    <w:rsid w:val="00025036"/>
    <w:rsid w:val="00025141"/>
    <w:rsid w:val="000271B5"/>
    <w:rsid w:val="000272A0"/>
    <w:rsid w:val="0003011F"/>
    <w:rsid w:val="00033B17"/>
    <w:rsid w:val="00034629"/>
    <w:rsid w:val="0003595B"/>
    <w:rsid w:val="00037565"/>
    <w:rsid w:val="000411FC"/>
    <w:rsid w:val="000429A2"/>
    <w:rsid w:val="00042B76"/>
    <w:rsid w:val="00043056"/>
    <w:rsid w:val="000438A9"/>
    <w:rsid w:val="00044E40"/>
    <w:rsid w:val="000457D1"/>
    <w:rsid w:val="00046DDC"/>
    <w:rsid w:val="000510F1"/>
    <w:rsid w:val="000527F0"/>
    <w:rsid w:val="00054859"/>
    <w:rsid w:val="00054F3E"/>
    <w:rsid w:val="00055DC1"/>
    <w:rsid w:val="000565BC"/>
    <w:rsid w:val="00056BAE"/>
    <w:rsid w:val="00060B87"/>
    <w:rsid w:val="000614BF"/>
    <w:rsid w:val="000625D1"/>
    <w:rsid w:val="000626C6"/>
    <w:rsid w:val="000634F0"/>
    <w:rsid w:val="00065230"/>
    <w:rsid w:val="0007055B"/>
    <w:rsid w:val="000715FD"/>
    <w:rsid w:val="00072376"/>
    <w:rsid w:val="00072656"/>
    <w:rsid w:val="000726AB"/>
    <w:rsid w:val="000740B9"/>
    <w:rsid w:val="0007466A"/>
    <w:rsid w:val="000775E5"/>
    <w:rsid w:val="000802FE"/>
    <w:rsid w:val="00081486"/>
    <w:rsid w:val="0008289C"/>
    <w:rsid w:val="00082DBB"/>
    <w:rsid w:val="00083588"/>
    <w:rsid w:val="000838C1"/>
    <w:rsid w:val="00083C98"/>
    <w:rsid w:val="000841CF"/>
    <w:rsid w:val="00084A16"/>
    <w:rsid w:val="00085462"/>
    <w:rsid w:val="00086AC2"/>
    <w:rsid w:val="000879BB"/>
    <w:rsid w:val="00087CC0"/>
    <w:rsid w:val="00090611"/>
    <w:rsid w:val="00090EE5"/>
    <w:rsid w:val="00091D82"/>
    <w:rsid w:val="000926BF"/>
    <w:rsid w:val="00093A9C"/>
    <w:rsid w:val="00095935"/>
    <w:rsid w:val="00095FE1"/>
    <w:rsid w:val="000976D1"/>
    <w:rsid w:val="00097A1F"/>
    <w:rsid w:val="000A0130"/>
    <w:rsid w:val="000A057C"/>
    <w:rsid w:val="000A0A78"/>
    <w:rsid w:val="000A0D94"/>
    <w:rsid w:val="000A257B"/>
    <w:rsid w:val="000A26FD"/>
    <w:rsid w:val="000A3AAB"/>
    <w:rsid w:val="000A4172"/>
    <w:rsid w:val="000A51A3"/>
    <w:rsid w:val="000A5E81"/>
    <w:rsid w:val="000A77E5"/>
    <w:rsid w:val="000B0CBC"/>
    <w:rsid w:val="000B1521"/>
    <w:rsid w:val="000B2157"/>
    <w:rsid w:val="000B2BBE"/>
    <w:rsid w:val="000B3EF6"/>
    <w:rsid w:val="000B5648"/>
    <w:rsid w:val="000B6AB5"/>
    <w:rsid w:val="000C0480"/>
    <w:rsid w:val="000C3498"/>
    <w:rsid w:val="000C3987"/>
    <w:rsid w:val="000C5487"/>
    <w:rsid w:val="000C6C2F"/>
    <w:rsid w:val="000D00BC"/>
    <w:rsid w:val="000D1F40"/>
    <w:rsid w:val="000D1FB1"/>
    <w:rsid w:val="000D206B"/>
    <w:rsid w:val="000D3AF7"/>
    <w:rsid w:val="000D41F1"/>
    <w:rsid w:val="000D4A56"/>
    <w:rsid w:val="000D5074"/>
    <w:rsid w:val="000D54BF"/>
    <w:rsid w:val="000D57B8"/>
    <w:rsid w:val="000D6A6C"/>
    <w:rsid w:val="000D6BB3"/>
    <w:rsid w:val="000D7D63"/>
    <w:rsid w:val="000E0213"/>
    <w:rsid w:val="000E3F3A"/>
    <w:rsid w:val="000E532C"/>
    <w:rsid w:val="000E7DF5"/>
    <w:rsid w:val="000F13E8"/>
    <w:rsid w:val="000F5A31"/>
    <w:rsid w:val="00102353"/>
    <w:rsid w:val="00102399"/>
    <w:rsid w:val="00103082"/>
    <w:rsid w:val="001039E8"/>
    <w:rsid w:val="00104228"/>
    <w:rsid w:val="00105BC6"/>
    <w:rsid w:val="0010748C"/>
    <w:rsid w:val="001078AF"/>
    <w:rsid w:val="00110343"/>
    <w:rsid w:val="001108EF"/>
    <w:rsid w:val="00111A7C"/>
    <w:rsid w:val="00113BA2"/>
    <w:rsid w:val="00116E6C"/>
    <w:rsid w:val="00117AD9"/>
    <w:rsid w:val="00117AF3"/>
    <w:rsid w:val="001205CA"/>
    <w:rsid w:val="00121AC3"/>
    <w:rsid w:val="00123BEB"/>
    <w:rsid w:val="00123F92"/>
    <w:rsid w:val="001241AC"/>
    <w:rsid w:val="00126EC2"/>
    <w:rsid w:val="001278E7"/>
    <w:rsid w:val="00127D88"/>
    <w:rsid w:val="001316D2"/>
    <w:rsid w:val="0013264A"/>
    <w:rsid w:val="00132BB9"/>
    <w:rsid w:val="001341A2"/>
    <w:rsid w:val="001350DE"/>
    <w:rsid w:val="0013597B"/>
    <w:rsid w:val="001370C7"/>
    <w:rsid w:val="001378EB"/>
    <w:rsid w:val="00140D08"/>
    <w:rsid w:val="00140F54"/>
    <w:rsid w:val="00141505"/>
    <w:rsid w:val="001420CC"/>
    <w:rsid w:val="00142834"/>
    <w:rsid w:val="001432F5"/>
    <w:rsid w:val="00144401"/>
    <w:rsid w:val="00144A2A"/>
    <w:rsid w:val="00145679"/>
    <w:rsid w:val="00147BED"/>
    <w:rsid w:val="00147EAC"/>
    <w:rsid w:val="001512D9"/>
    <w:rsid w:val="00151DFB"/>
    <w:rsid w:val="00153CD9"/>
    <w:rsid w:val="00154D2B"/>
    <w:rsid w:val="001550A8"/>
    <w:rsid w:val="001556B6"/>
    <w:rsid w:val="001560A7"/>
    <w:rsid w:val="001568EC"/>
    <w:rsid w:val="00157E86"/>
    <w:rsid w:val="0016013E"/>
    <w:rsid w:val="00160313"/>
    <w:rsid w:val="00160585"/>
    <w:rsid w:val="00161E9F"/>
    <w:rsid w:val="00163B91"/>
    <w:rsid w:val="00163C94"/>
    <w:rsid w:val="001648F8"/>
    <w:rsid w:val="00164F67"/>
    <w:rsid w:val="0016597E"/>
    <w:rsid w:val="001666A8"/>
    <w:rsid w:val="00170D4D"/>
    <w:rsid w:val="00171ED6"/>
    <w:rsid w:val="0017245B"/>
    <w:rsid w:val="00173511"/>
    <w:rsid w:val="0017372C"/>
    <w:rsid w:val="00173931"/>
    <w:rsid w:val="00173A1C"/>
    <w:rsid w:val="0017408E"/>
    <w:rsid w:val="00174CBE"/>
    <w:rsid w:val="001758A1"/>
    <w:rsid w:val="00176322"/>
    <w:rsid w:val="001779C5"/>
    <w:rsid w:val="0018043C"/>
    <w:rsid w:val="00180564"/>
    <w:rsid w:val="00180FFC"/>
    <w:rsid w:val="001812BA"/>
    <w:rsid w:val="001816FD"/>
    <w:rsid w:val="00182115"/>
    <w:rsid w:val="0018335B"/>
    <w:rsid w:val="00183537"/>
    <w:rsid w:val="00183B59"/>
    <w:rsid w:val="00184026"/>
    <w:rsid w:val="001848B9"/>
    <w:rsid w:val="001851FF"/>
    <w:rsid w:val="00185328"/>
    <w:rsid w:val="0018560C"/>
    <w:rsid w:val="00185EAE"/>
    <w:rsid w:val="001860C4"/>
    <w:rsid w:val="00186102"/>
    <w:rsid w:val="00187446"/>
    <w:rsid w:val="00193AEC"/>
    <w:rsid w:val="001953F5"/>
    <w:rsid w:val="00195B40"/>
    <w:rsid w:val="00196541"/>
    <w:rsid w:val="00197216"/>
    <w:rsid w:val="001978B6"/>
    <w:rsid w:val="00197E65"/>
    <w:rsid w:val="001A2444"/>
    <w:rsid w:val="001A2870"/>
    <w:rsid w:val="001A2ED0"/>
    <w:rsid w:val="001A35C1"/>
    <w:rsid w:val="001A4236"/>
    <w:rsid w:val="001A4B1F"/>
    <w:rsid w:val="001A777D"/>
    <w:rsid w:val="001A77CD"/>
    <w:rsid w:val="001B02E5"/>
    <w:rsid w:val="001B0C41"/>
    <w:rsid w:val="001B219C"/>
    <w:rsid w:val="001B3352"/>
    <w:rsid w:val="001B36D0"/>
    <w:rsid w:val="001B3AEA"/>
    <w:rsid w:val="001B3FDE"/>
    <w:rsid w:val="001B410C"/>
    <w:rsid w:val="001B56E3"/>
    <w:rsid w:val="001B5724"/>
    <w:rsid w:val="001B5A9C"/>
    <w:rsid w:val="001B68F0"/>
    <w:rsid w:val="001B6AC6"/>
    <w:rsid w:val="001C1EAA"/>
    <w:rsid w:val="001C20C6"/>
    <w:rsid w:val="001C29D2"/>
    <w:rsid w:val="001C2CAA"/>
    <w:rsid w:val="001C34BB"/>
    <w:rsid w:val="001C353F"/>
    <w:rsid w:val="001C3651"/>
    <w:rsid w:val="001C4FD5"/>
    <w:rsid w:val="001C6E9F"/>
    <w:rsid w:val="001C76FE"/>
    <w:rsid w:val="001D0A35"/>
    <w:rsid w:val="001D191F"/>
    <w:rsid w:val="001D1D61"/>
    <w:rsid w:val="001D1D62"/>
    <w:rsid w:val="001D1F67"/>
    <w:rsid w:val="001D2B76"/>
    <w:rsid w:val="001D3D5A"/>
    <w:rsid w:val="001D42EF"/>
    <w:rsid w:val="001D464E"/>
    <w:rsid w:val="001D5E7B"/>
    <w:rsid w:val="001D776A"/>
    <w:rsid w:val="001D7B60"/>
    <w:rsid w:val="001E026C"/>
    <w:rsid w:val="001E0579"/>
    <w:rsid w:val="001E0783"/>
    <w:rsid w:val="001E13EB"/>
    <w:rsid w:val="001E20F9"/>
    <w:rsid w:val="001E2B33"/>
    <w:rsid w:val="001E4D32"/>
    <w:rsid w:val="001F0C11"/>
    <w:rsid w:val="001F123F"/>
    <w:rsid w:val="001F2867"/>
    <w:rsid w:val="001F2AB9"/>
    <w:rsid w:val="001F473A"/>
    <w:rsid w:val="001F7D59"/>
    <w:rsid w:val="002013AF"/>
    <w:rsid w:val="00201BF4"/>
    <w:rsid w:val="00201D82"/>
    <w:rsid w:val="0020298E"/>
    <w:rsid w:val="00203ACC"/>
    <w:rsid w:val="00204255"/>
    <w:rsid w:val="0020451B"/>
    <w:rsid w:val="0020462C"/>
    <w:rsid w:val="00206196"/>
    <w:rsid w:val="002071DD"/>
    <w:rsid w:val="00207838"/>
    <w:rsid w:val="00210577"/>
    <w:rsid w:val="0021077B"/>
    <w:rsid w:val="002111A0"/>
    <w:rsid w:val="00212C66"/>
    <w:rsid w:val="002170D1"/>
    <w:rsid w:val="00217446"/>
    <w:rsid w:val="002201C2"/>
    <w:rsid w:val="0022032F"/>
    <w:rsid w:val="0022045C"/>
    <w:rsid w:val="002206C5"/>
    <w:rsid w:val="00220797"/>
    <w:rsid w:val="002216AA"/>
    <w:rsid w:val="00223A0B"/>
    <w:rsid w:val="00224082"/>
    <w:rsid w:val="0022573C"/>
    <w:rsid w:val="002274F4"/>
    <w:rsid w:val="00232538"/>
    <w:rsid w:val="0023287A"/>
    <w:rsid w:val="00232CE8"/>
    <w:rsid w:val="002346A9"/>
    <w:rsid w:val="0023690C"/>
    <w:rsid w:val="002372C6"/>
    <w:rsid w:val="002377B6"/>
    <w:rsid w:val="002377B9"/>
    <w:rsid w:val="00237FE5"/>
    <w:rsid w:val="002404CD"/>
    <w:rsid w:val="0024132F"/>
    <w:rsid w:val="00241B9D"/>
    <w:rsid w:val="00242770"/>
    <w:rsid w:val="00243BE3"/>
    <w:rsid w:val="002440F0"/>
    <w:rsid w:val="002461D0"/>
    <w:rsid w:val="00246327"/>
    <w:rsid w:val="002466E5"/>
    <w:rsid w:val="00246BE3"/>
    <w:rsid w:val="00247696"/>
    <w:rsid w:val="00251F89"/>
    <w:rsid w:val="00253081"/>
    <w:rsid w:val="00253193"/>
    <w:rsid w:val="00253617"/>
    <w:rsid w:val="002537C7"/>
    <w:rsid w:val="00254F6A"/>
    <w:rsid w:val="00255621"/>
    <w:rsid w:val="002576A8"/>
    <w:rsid w:val="0025787A"/>
    <w:rsid w:val="00260A8B"/>
    <w:rsid w:val="0026180E"/>
    <w:rsid w:val="00262343"/>
    <w:rsid w:val="00262433"/>
    <w:rsid w:val="00266CEC"/>
    <w:rsid w:val="002672B4"/>
    <w:rsid w:val="00267C32"/>
    <w:rsid w:val="002715CA"/>
    <w:rsid w:val="002722FA"/>
    <w:rsid w:val="00273391"/>
    <w:rsid w:val="002736B3"/>
    <w:rsid w:val="00274937"/>
    <w:rsid w:val="00277339"/>
    <w:rsid w:val="00277FA9"/>
    <w:rsid w:val="002811BB"/>
    <w:rsid w:val="00281D0D"/>
    <w:rsid w:val="002820BE"/>
    <w:rsid w:val="00282CB7"/>
    <w:rsid w:val="00284476"/>
    <w:rsid w:val="00285470"/>
    <w:rsid w:val="0028628A"/>
    <w:rsid w:val="00286CB2"/>
    <w:rsid w:val="00286D96"/>
    <w:rsid w:val="00287930"/>
    <w:rsid w:val="00287B13"/>
    <w:rsid w:val="002905D7"/>
    <w:rsid w:val="00290C6E"/>
    <w:rsid w:val="00291EDB"/>
    <w:rsid w:val="00292B76"/>
    <w:rsid w:val="002936B1"/>
    <w:rsid w:val="002937D6"/>
    <w:rsid w:val="00294487"/>
    <w:rsid w:val="002953D4"/>
    <w:rsid w:val="00296DEC"/>
    <w:rsid w:val="002A0697"/>
    <w:rsid w:val="002A22BD"/>
    <w:rsid w:val="002A2F0C"/>
    <w:rsid w:val="002A3902"/>
    <w:rsid w:val="002A4293"/>
    <w:rsid w:val="002A5F0F"/>
    <w:rsid w:val="002A691C"/>
    <w:rsid w:val="002A7495"/>
    <w:rsid w:val="002A79A5"/>
    <w:rsid w:val="002B07DB"/>
    <w:rsid w:val="002B0CBA"/>
    <w:rsid w:val="002B10CA"/>
    <w:rsid w:val="002B1119"/>
    <w:rsid w:val="002B1217"/>
    <w:rsid w:val="002B2765"/>
    <w:rsid w:val="002B2B51"/>
    <w:rsid w:val="002B2DAC"/>
    <w:rsid w:val="002B2FDB"/>
    <w:rsid w:val="002B5843"/>
    <w:rsid w:val="002B5FA8"/>
    <w:rsid w:val="002B66A7"/>
    <w:rsid w:val="002B69ED"/>
    <w:rsid w:val="002B6B24"/>
    <w:rsid w:val="002B6BA9"/>
    <w:rsid w:val="002B70E8"/>
    <w:rsid w:val="002C0DE3"/>
    <w:rsid w:val="002C285D"/>
    <w:rsid w:val="002C2C3A"/>
    <w:rsid w:val="002C2FC9"/>
    <w:rsid w:val="002C4E07"/>
    <w:rsid w:val="002C516F"/>
    <w:rsid w:val="002C63F8"/>
    <w:rsid w:val="002C6707"/>
    <w:rsid w:val="002C680D"/>
    <w:rsid w:val="002D06AE"/>
    <w:rsid w:val="002D1A3E"/>
    <w:rsid w:val="002D206F"/>
    <w:rsid w:val="002D3D95"/>
    <w:rsid w:val="002D45A1"/>
    <w:rsid w:val="002D498F"/>
    <w:rsid w:val="002D7286"/>
    <w:rsid w:val="002D78E4"/>
    <w:rsid w:val="002E16E4"/>
    <w:rsid w:val="002E183E"/>
    <w:rsid w:val="002E2C22"/>
    <w:rsid w:val="002E37EE"/>
    <w:rsid w:val="002E418F"/>
    <w:rsid w:val="002E526C"/>
    <w:rsid w:val="002E584E"/>
    <w:rsid w:val="002E5885"/>
    <w:rsid w:val="002E67FE"/>
    <w:rsid w:val="002E6C86"/>
    <w:rsid w:val="002E7137"/>
    <w:rsid w:val="002E74A7"/>
    <w:rsid w:val="002E7EDF"/>
    <w:rsid w:val="002F04CB"/>
    <w:rsid w:val="002F0F54"/>
    <w:rsid w:val="002F1EDF"/>
    <w:rsid w:val="002F22B4"/>
    <w:rsid w:val="002F2F87"/>
    <w:rsid w:val="002F41CB"/>
    <w:rsid w:val="002F4AFF"/>
    <w:rsid w:val="002F4E69"/>
    <w:rsid w:val="002F5DB9"/>
    <w:rsid w:val="002F73E2"/>
    <w:rsid w:val="002F776E"/>
    <w:rsid w:val="003002F3"/>
    <w:rsid w:val="00300517"/>
    <w:rsid w:val="00300D5B"/>
    <w:rsid w:val="00300DFA"/>
    <w:rsid w:val="00300EBD"/>
    <w:rsid w:val="00302021"/>
    <w:rsid w:val="003029DA"/>
    <w:rsid w:val="00302B65"/>
    <w:rsid w:val="003032E2"/>
    <w:rsid w:val="00303550"/>
    <w:rsid w:val="00304677"/>
    <w:rsid w:val="0030475B"/>
    <w:rsid w:val="00304B4F"/>
    <w:rsid w:val="003050E3"/>
    <w:rsid w:val="0030595D"/>
    <w:rsid w:val="00305F24"/>
    <w:rsid w:val="00306046"/>
    <w:rsid w:val="0030615D"/>
    <w:rsid w:val="00306B9B"/>
    <w:rsid w:val="003103C4"/>
    <w:rsid w:val="00310965"/>
    <w:rsid w:val="003109E4"/>
    <w:rsid w:val="00313B28"/>
    <w:rsid w:val="0031427C"/>
    <w:rsid w:val="00314489"/>
    <w:rsid w:val="0031574E"/>
    <w:rsid w:val="003177AE"/>
    <w:rsid w:val="00322B36"/>
    <w:rsid w:val="00323788"/>
    <w:rsid w:val="003237B9"/>
    <w:rsid w:val="00323F23"/>
    <w:rsid w:val="003248B5"/>
    <w:rsid w:val="00324B64"/>
    <w:rsid w:val="003253E4"/>
    <w:rsid w:val="003261D3"/>
    <w:rsid w:val="00326AFB"/>
    <w:rsid w:val="00326C76"/>
    <w:rsid w:val="00326D0A"/>
    <w:rsid w:val="00327D58"/>
    <w:rsid w:val="003305E9"/>
    <w:rsid w:val="00330A53"/>
    <w:rsid w:val="00331264"/>
    <w:rsid w:val="00331A21"/>
    <w:rsid w:val="00333ADC"/>
    <w:rsid w:val="00334061"/>
    <w:rsid w:val="00335056"/>
    <w:rsid w:val="00335A78"/>
    <w:rsid w:val="00335B17"/>
    <w:rsid w:val="0033605F"/>
    <w:rsid w:val="00340335"/>
    <w:rsid w:val="003405DB"/>
    <w:rsid w:val="00342965"/>
    <w:rsid w:val="00343477"/>
    <w:rsid w:val="00343CCE"/>
    <w:rsid w:val="00343ED1"/>
    <w:rsid w:val="00344807"/>
    <w:rsid w:val="00344F20"/>
    <w:rsid w:val="00345476"/>
    <w:rsid w:val="00345CF4"/>
    <w:rsid w:val="00346840"/>
    <w:rsid w:val="00347797"/>
    <w:rsid w:val="00347C89"/>
    <w:rsid w:val="0035064B"/>
    <w:rsid w:val="00350B5A"/>
    <w:rsid w:val="00351104"/>
    <w:rsid w:val="00351A25"/>
    <w:rsid w:val="00353A15"/>
    <w:rsid w:val="00353FF2"/>
    <w:rsid w:val="00354366"/>
    <w:rsid w:val="0035463F"/>
    <w:rsid w:val="003547BA"/>
    <w:rsid w:val="00354897"/>
    <w:rsid w:val="00355D1E"/>
    <w:rsid w:val="00355FFE"/>
    <w:rsid w:val="0035612B"/>
    <w:rsid w:val="003573E0"/>
    <w:rsid w:val="0036010D"/>
    <w:rsid w:val="003601DB"/>
    <w:rsid w:val="00362D54"/>
    <w:rsid w:val="00362E17"/>
    <w:rsid w:val="003630E5"/>
    <w:rsid w:val="00364AEA"/>
    <w:rsid w:val="00367AE9"/>
    <w:rsid w:val="00370A16"/>
    <w:rsid w:val="00371FE1"/>
    <w:rsid w:val="00372324"/>
    <w:rsid w:val="003751E2"/>
    <w:rsid w:val="003752C9"/>
    <w:rsid w:val="0037572E"/>
    <w:rsid w:val="003759BD"/>
    <w:rsid w:val="00375A51"/>
    <w:rsid w:val="00375C8E"/>
    <w:rsid w:val="0037638D"/>
    <w:rsid w:val="00376792"/>
    <w:rsid w:val="00380B43"/>
    <w:rsid w:val="00381081"/>
    <w:rsid w:val="00381591"/>
    <w:rsid w:val="00381B92"/>
    <w:rsid w:val="0038321D"/>
    <w:rsid w:val="003856C2"/>
    <w:rsid w:val="00386062"/>
    <w:rsid w:val="00387AC5"/>
    <w:rsid w:val="0039002D"/>
    <w:rsid w:val="003903BD"/>
    <w:rsid w:val="00391C67"/>
    <w:rsid w:val="00392571"/>
    <w:rsid w:val="00392BCE"/>
    <w:rsid w:val="003932B4"/>
    <w:rsid w:val="00393F4C"/>
    <w:rsid w:val="00396008"/>
    <w:rsid w:val="0039651B"/>
    <w:rsid w:val="0039661E"/>
    <w:rsid w:val="003979A8"/>
    <w:rsid w:val="003A2E34"/>
    <w:rsid w:val="003A5431"/>
    <w:rsid w:val="003A6046"/>
    <w:rsid w:val="003A60A5"/>
    <w:rsid w:val="003B02B4"/>
    <w:rsid w:val="003B0BD4"/>
    <w:rsid w:val="003B133C"/>
    <w:rsid w:val="003B175A"/>
    <w:rsid w:val="003B1C18"/>
    <w:rsid w:val="003B1D5A"/>
    <w:rsid w:val="003B2B3A"/>
    <w:rsid w:val="003B40DD"/>
    <w:rsid w:val="003C0A03"/>
    <w:rsid w:val="003C1FC7"/>
    <w:rsid w:val="003C2587"/>
    <w:rsid w:val="003C2F0F"/>
    <w:rsid w:val="003C3210"/>
    <w:rsid w:val="003C3F05"/>
    <w:rsid w:val="003C40A0"/>
    <w:rsid w:val="003C4AE5"/>
    <w:rsid w:val="003C54EB"/>
    <w:rsid w:val="003C5856"/>
    <w:rsid w:val="003C5921"/>
    <w:rsid w:val="003C5B67"/>
    <w:rsid w:val="003C7BD0"/>
    <w:rsid w:val="003C7F9E"/>
    <w:rsid w:val="003D0764"/>
    <w:rsid w:val="003D1E6F"/>
    <w:rsid w:val="003D307B"/>
    <w:rsid w:val="003D3BE6"/>
    <w:rsid w:val="003D4CBA"/>
    <w:rsid w:val="003D4FE8"/>
    <w:rsid w:val="003D5F6F"/>
    <w:rsid w:val="003D6862"/>
    <w:rsid w:val="003D7279"/>
    <w:rsid w:val="003D7F94"/>
    <w:rsid w:val="003E0983"/>
    <w:rsid w:val="003E0C9B"/>
    <w:rsid w:val="003E1603"/>
    <w:rsid w:val="003E2AF8"/>
    <w:rsid w:val="003E2F6C"/>
    <w:rsid w:val="003E3A47"/>
    <w:rsid w:val="003E42CF"/>
    <w:rsid w:val="003E5E1F"/>
    <w:rsid w:val="003E5F7B"/>
    <w:rsid w:val="003E634D"/>
    <w:rsid w:val="003E6960"/>
    <w:rsid w:val="003E7C4F"/>
    <w:rsid w:val="003E7D09"/>
    <w:rsid w:val="003F1536"/>
    <w:rsid w:val="003F1C80"/>
    <w:rsid w:val="003F4CCA"/>
    <w:rsid w:val="003F5E3D"/>
    <w:rsid w:val="003F61D7"/>
    <w:rsid w:val="003F7223"/>
    <w:rsid w:val="003F730A"/>
    <w:rsid w:val="003F7BA7"/>
    <w:rsid w:val="004008FB"/>
    <w:rsid w:val="00402A22"/>
    <w:rsid w:val="004046AF"/>
    <w:rsid w:val="0040537D"/>
    <w:rsid w:val="00405427"/>
    <w:rsid w:val="004055CC"/>
    <w:rsid w:val="00414192"/>
    <w:rsid w:val="004156C7"/>
    <w:rsid w:val="00415D85"/>
    <w:rsid w:val="004161F3"/>
    <w:rsid w:val="00416777"/>
    <w:rsid w:val="004178BB"/>
    <w:rsid w:val="00417BCC"/>
    <w:rsid w:val="00417BFB"/>
    <w:rsid w:val="00420BF5"/>
    <w:rsid w:val="00421267"/>
    <w:rsid w:val="004220EB"/>
    <w:rsid w:val="00422461"/>
    <w:rsid w:val="00422A31"/>
    <w:rsid w:val="00423753"/>
    <w:rsid w:val="004246FE"/>
    <w:rsid w:val="004254F0"/>
    <w:rsid w:val="004262B5"/>
    <w:rsid w:val="00431105"/>
    <w:rsid w:val="00431842"/>
    <w:rsid w:val="00432514"/>
    <w:rsid w:val="00433E1C"/>
    <w:rsid w:val="00433E82"/>
    <w:rsid w:val="00436775"/>
    <w:rsid w:val="00437784"/>
    <w:rsid w:val="004407FA"/>
    <w:rsid w:val="00440C7B"/>
    <w:rsid w:val="00442583"/>
    <w:rsid w:val="00442851"/>
    <w:rsid w:val="00442AF3"/>
    <w:rsid w:val="00442B98"/>
    <w:rsid w:val="004442E3"/>
    <w:rsid w:val="00444C25"/>
    <w:rsid w:val="00444FAB"/>
    <w:rsid w:val="00451A64"/>
    <w:rsid w:val="00451EC0"/>
    <w:rsid w:val="00452486"/>
    <w:rsid w:val="00452D9A"/>
    <w:rsid w:val="00452E93"/>
    <w:rsid w:val="00453EF1"/>
    <w:rsid w:val="004550D1"/>
    <w:rsid w:val="0045628B"/>
    <w:rsid w:val="004570B6"/>
    <w:rsid w:val="004578B0"/>
    <w:rsid w:val="00457FDD"/>
    <w:rsid w:val="00460F34"/>
    <w:rsid w:val="00462CCC"/>
    <w:rsid w:val="004631F0"/>
    <w:rsid w:val="004646A2"/>
    <w:rsid w:val="00465349"/>
    <w:rsid w:val="004654C2"/>
    <w:rsid w:val="004659AF"/>
    <w:rsid w:val="0046659C"/>
    <w:rsid w:val="00467885"/>
    <w:rsid w:val="00467FF7"/>
    <w:rsid w:val="004706FE"/>
    <w:rsid w:val="004718F5"/>
    <w:rsid w:val="004732C4"/>
    <w:rsid w:val="004738F3"/>
    <w:rsid w:val="00474142"/>
    <w:rsid w:val="00474A4F"/>
    <w:rsid w:val="004777A9"/>
    <w:rsid w:val="004779E8"/>
    <w:rsid w:val="00477ACE"/>
    <w:rsid w:val="0048051B"/>
    <w:rsid w:val="00484718"/>
    <w:rsid w:val="004861BB"/>
    <w:rsid w:val="00486AD7"/>
    <w:rsid w:val="004913DC"/>
    <w:rsid w:val="00491653"/>
    <w:rsid w:val="00492874"/>
    <w:rsid w:val="00492B79"/>
    <w:rsid w:val="00493791"/>
    <w:rsid w:val="004940BC"/>
    <w:rsid w:val="004950E5"/>
    <w:rsid w:val="0049634F"/>
    <w:rsid w:val="004A06DD"/>
    <w:rsid w:val="004A4D1A"/>
    <w:rsid w:val="004A4D9D"/>
    <w:rsid w:val="004A51CD"/>
    <w:rsid w:val="004A57EE"/>
    <w:rsid w:val="004A6783"/>
    <w:rsid w:val="004A68EE"/>
    <w:rsid w:val="004A7710"/>
    <w:rsid w:val="004A7A31"/>
    <w:rsid w:val="004A7B5B"/>
    <w:rsid w:val="004B034F"/>
    <w:rsid w:val="004B0980"/>
    <w:rsid w:val="004B09CF"/>
    <w:rsid w:val="004B0BEC"/>
    <w:rsid w:val="004B1280"/>
    <w:rsid w:val="004B25E0"/>
    <w:rsid w:val="004B3017"/>
    <w:rsid w:val="004B3203"/>
    <w:rsid w:val="004B4C0B"/>
    <w:rsid w:val="004B5D09"/>
    <w:rsid w:val="004B6E6B"/>
    <w:rsid w:val="004B773B"/>
    <w:rsid w:val="004C1802"/>
    <w:rsid w:val="004C2D3A"/>
    <w:rsid w:val="004C3E14"/>
    <w:rsid w:val="004C4D58"/>
    <w:rsid w:val="004C6727"/>
    <w:rsid w:val="004C7C8A"/>
    <w:rsid w:val="004D0F52"/>
    <w:rsid w:val="004D18AD"/>
    <w:rsid w:val="004D1ECA"/>
    <w:rsid w:val="004D2063"/>
    <w:rsid w:val="004D27D3"/>
    <w:rsid w:val="004D2E24"/>
    <w:rsid w:val="004D329F"/>
    <w:rsid w:val="004D343E"/>
    <w:rsid w:val="004D37F1"/>
    <w:rsid w:val="004D4692"/>
    <w:rsid w:val="004D474C"/>
    <w:rsid w:val="004D4B1A"/>
    <w:rsid w:val="004D531B"/>
    <w:rsid w:val="004D5707"/>
    <w:rsid w:val="004D577B"/>
    <w:rsid w:val="004D79FC"/>
    <w:rsid w:val="004E0070"/>
    <w:rsid w:val="004E1E79"/>
    <w:rsid w:val="004E4E8A"/>
    <w:rsid w:val="004E6CAF"/>
    <w:rsid w:val="004F28C3"/>
    <w:rsid w:val="004F3B76"/>
    <w:rsid w:val="004F58C3"/>
    <w:rsid w:val="004F6AA7"/>
    <w:rsid w:val="005004BE"/>
    <w:rsid w:val="00500A9C"/>
    <w:rsid w:val="005029A2"/>
    <w:rsid w:val="005036C1"/>
    <w:rsid w:val="00504B3D"/>
    <w:rsid w:val="005050CB"/>
    <w:rsid w:val="00507B8E"/>
    <w:rsid w:val="00507E37"/>
    <w:rsid w:val="00511021"/>
    <w:rsid w:val="00511CD2"/>
    <w:rsid w:val="00512E1F"/>
    <w:rsid w:val="00513C04"/>
    <w:rsid w:val="0051420F"/>
    <w:rsid w:val="00514FDE"/>
    <w:rsid w:val="005176DB"/>
    <w:rsid w:val="0052120C"/>
    <w:rsid w:val="00521479"/>
    <w:rsid w:val="00521E4B"/>
    <w:rsid w:val="00522475"/>
    <w:rsid w:val="0052342F"/>
    <w:rsid w:val="005234D2"/>
    <w:rsid w:val="0052365E"/>
    <w:rsid w:val="00524417"/>
    <w:rsid w:val="00530EBE"/>
    <w:rsid w:val="00531147"/>
    <w:rsid w:val="0053229F"/>
    <w:rsid w:val="005322AA"/>
    <w:rsid w:val="00532C94"/>
    <w:rsid w:val="00533DAD"/>
    <w:rsid w:val="00534274"/>
    <w:rsid w:val="00535E90"/>
    <w:rsid w:val="0053640E"/>
    <w:rsid w:val="00540115"/>
    <w:rsid w:val="00540D03"/>
    <w:rsid w:val="00542A4E"/>
    <w:rsid w:val="00542E95"/>
    <w:rsid w:val="00543AAA"/>
    <w:rsid w:val="005454DF"/>
    <w:rsid w:val="005462F2"/>
    <w:rsid w:val="00546D40"/>
    <w:rsid w:val="005512AD"/>
    <w:rsid w:val="005555CA"/>
    <w:rsid w:val="00555DFA"/>
    <w:rsid w:val="005565A1"/>
    <w:rsid w:val="005569E7"/>
    <w:rsid w:val="00556AEC"/>
    <w:rsid w:val="005570F2"/>
    <w:rsid w:val="005605BF"/>
    <w:rsid w:val="005619AF"/>
    <w:rsid w:val="005619F4"/>
    <w:rsid w:val="00561CEA"/>
    <w:rsid w:val="00561DE8"/>
    <w:rsid w:val="005636EA"/>
    <w:rsid w:val="00563C0D"/>
    <w:rsid w:val="00563C54"/>
    <w:rsid w:val="0056474C"/>
    <w:rsid w:val="00564DFF"/>
    <w:rsid w:val="005663DE"/>
    <w:rsid w:val="00570572"/>
    <w:rsid w:val="00570681"/>
    <w:rsid w:val="00570BB6"/>
    <w:rsid w:val="00570F21"/>
    <w:rsid w:val="00571A4E"/>
    <w:rsid w:val="00573046"/>
    <w:rsid w:val="005733B6"/>
    <w:rsid w:val="005740CB"/>
    <w:rsid w:val="00574461"/>
    <w:rsid w:val="0057489C"/>
    <w:rsid w:val="005754E6"/>
    <w:rsid w:val="005771D5"/>
    <w:rsid w:val="00577A09"/>
    <w:rsid w:val="00581D2B"/>
    <w:rsid w:val="00584A50"/>
    <w:rsid w:val="00584B31"/>
    <w:rsid w:val="005850FD"/>
    <w:rsid w:val="00586346"/>
    <w:rsid w:val="005863F2"/>
    <w:rsid w:val="00586739"/>
    <w:rsid w:val="00590358"/>
    <w:rsid w:val="00590702"/>
    <w:rsid w:val="0059105A"/>
    <w:rsid w:val="00591163"/>
    <w:rsid w:val="00593709"/>
    <w:rsid w:val="00593CF4"/>
    <w:rsid w:val="00594ADB"/>
    <w:rsid w:val="00595039"/>
    <w:rsid w:val="00595BBC"/>
    <w:rsid w:val="005961AC"/>
    <w:rsid w:val="00596304"/>
    <w:rsid w:val="005964DC"/>
    <w:rsid w:val="005A0F27"/>
    <w:rsid w:val="005A1030"/>
    <w:rsid w:val="005A1CFE"/>
    <w:rsid w:val="005A4859"/>
    <w:rsid w:val="005A540E"/>
    <w:rsid w:val="005A5437"/>
    <w:rsid w:val="005A58D2"/>
    <w:rsid w:val="005A5CAD"/>
    <w:rsid w:val="005A5FDE"/>
    <w:rsid w:val="005A64E3"/>
    <w:rsid w:val="005A6B5E"/>
    <w:rsid w:val="005A73F4"/>
    <w:rsid w:val="005A7D0A"/>
    <w:rsid w:val="005B0791"/>
    <w:rsid w:val="005B0E13"/>
    <w:rsid w:val="005B100A"/>
    <w:rsid w:val="005B30B7"/>
    <w:rsid w:val="005B3D2B"/>
    <w:rsid w:val="005B3F16"/>
    <w:rsid w:val="005B4293"/>
    <w:rsid w:val="005B4B62"/>
    <w:rsid w:val="005B6289"/>
    <w:rsid w:val="005B6AE3"/>
    <w:rsid w:val="005B7B64"/>
    <w:rsid w:val="005C2412"/>
    <w:rsid w:val="005C2971"/>
    <w:rsid w:val="005C4134"/>
    <w:rsid w:val="005C4494"/>
    <w:rsid w:val="005C4AF3"/>
    <w:rsid w:val="005C4E85"/>
    <w:rsid w:val="005C4F9C"/>
    <w:rsid w:val="005C51F5"/>
    <w:rsid w:val="005C53EA"/>
    <w:rsid w:val="005C79AB"/>
    <w:rsid w:val="005D0561"/>
    <w:rsid w:val="005D0CCA"/>
    <w:rsid w:val="005D1977"/>
    <w:rsid w:val="005D3047"/>
    <w:rsid w:val="005D34B5"/>
    <w:rsid w:val="005D3F3F"/>
    <w:rsid w:val="005D40C5"/>
    <w:rsid w:val="005D543E"/>
    <w:rsid w:val="005D5767"/>
    <w:rsid w:val="005D587B"/>
    <w:rsid w:val="005E04E3"/>
    <w:rsid w:val="005E0FAE"/>
    <w:rsid w:val="005E11BF"/>
    <w:rsid w:val="005E217A"/>
    <w:rsid w:val="005E2E6E"/>
    <w:rsid w:val="005E36A9"/>
    <w:rsid w:val="005E4053"/>
    <w:rsid w:val="005E4468"/>
    <w:rsid w:val="005E4816"/>
    <w:rsid w:val="005E58B3"/>
    <w:rsid w:val="005E64F7"/>
    <w:rsid w:val="005E7195"/>
    <w:rsid w:val="005F2F48"/>
    <w:rsid w:val="005F3318"/>
    <w:rsid w:val="005F5AD9"/>
    <w:rsid w:val="0060143F"/>
    <w:rsid w:val="00601C5B"/>
    <w:rsid w:val="00602017"/>
    <w:rsid w:val="00602ECE"/>
    <w:rsid w:val="00602EDC"/>
    <w:rsid w:val="00606E04"/>
    <w:rsid w:val="00607414"/>
    <w:rsid w:val="006074F9"/>
    <w:rsid w:val="006078B3"/>
    <w:rsid w:val="00610CDD"/>
    <w:rsid w:val="00611D95"/>
    <w:rsid w:val="00612E01"/>
    <w:rsid w:val="006149F1"/>
    <w:rsid w:val="00614B7A"/>
    <w:rsid w:val="00615408"/>
    <w:rsid w:val="006162A5"/>
    <w:rsid w:val="006202C8"/>
    <w:rsid w:val="0062090A"/>
    <w:rsid w:val="00624F09"/>
    <w:rsid w:val="0062555E"/>
    <w:rsid w:val="00625D78"/>
    <w:rsid w:val="00626338"/>
    <w:rsid w:val="0062726F"/>
    <w:rsid w:val="00627CAF"/>
    <w:rsid w:val="00630A69"/>
    <w:rsid w:val="00632574"/>
    <w:rsid w:val="00632CEB"/>
    <w:rsid w:val="006344E5"/>
    <w:rsid w:val="0063490B"/>
    <w:rsid w:val="00634C04"/>
    <w:rsid w:val="0063504E"/>
    <w:rsid w:val="00636115"/>
    <w:rsid w:val="00636C1B"/>
    <w:rsid w:val="00636DFB"/>
    <w:rsid w:val="00640571"/>
    <w:rsid w:val="006410E1"/>
    <w:rsid w:val="0064171C"/>
    <w:rsid w:val="0064354C"/>
    <w:rsid w:val="0064458E"/>
    <w:rsid w:val="00644765"/>
    <w:rsid w:val="00645530"/>
    <w:rsid w:val="00645538"/>
    <w:rsid w:val="00647AAB"/>
    <w:rsid w:val="00647C56"/>
    <w:rsid w:val="006524A9"/>
    <w:rsid w:val="006524E6"/>
    <w:rsid w:val="00652E9F"/>
    <w:rsid w:val="00653D7D"/>
    <w:rsid w:val="00656F03"/>
    <w:rsid w:val="00656F14"/>
    <w:rsid w:val="00657095"/>
    <w:rsid w:val="0066046F"/>
    <w:rsid w:val="00660F3F"/>
    <w:rsid w:val="006626C0"/>
    <w:rsid w:val="00662D1E"/>
    <w:rsid w:val="00663B6E"/>
    <w:rsid w:val="006644E1"/>
    <w:rsid w:val="006649B0"/>
    <w:rsid w:val="00664A2C"/>
    <w:rsid w:val="00665257"/>
    <w:rsid w:val="00665A5A"/>
    <w:rsid w:val="006660FF"/>
    <w:rsid w:val="00667107"/>
    <w:rsid w:val="00670C6A"/>
    <w:rsid w:val="00670E70"/>
    <w:rsid w:val="006716DA"/>
    <w:rsid w:val="00671D48"/>
    <w:rsid w:val="006736EB"/>
    <w:rsid w:val="00673C40"/>
    <w:rsid w:val="00674D80"/>
    <w:rsid w:val="0067599E"/>
    <w:rsid w:val="00675EE5"/>
    <w:rsid w:val="00676036"/>
    <w:rsid w:val="00676358"/>
    <w:rsid w:val="00676482"/>
    <w:rsid w:val="00676C39"/>
    <w:rsid w:val="00676EBF"/>
    <w:rsid w:val="00677B26"/>
    <w:rsid w:val="00680E02"/>
    <w:rsid w:val="0068147C"/>
    <w:rsid w:val="0068154F"/>
    <w:rsid w:val="00681CD6"/>
    <w:rsid w:val="00682197"/>
    <w:rsid w:val="006832E6"/>
    <w:rsid w:val="00686707"/>
    <w:rsid w:val="006876C8"/>
    <w:rsid w:val="0069122E"/>
    <w:rsid w:val="00692D13"/>
    <w:rsid w:val="00692FAD"/>
    <w:rsid w:val="00693013"/>
    <w:rsid w:val="006930C8"/>
    <w:rsid w:val="006975FC"/>
    <w:rsid w:val="006A1F6C"/>
    <w:rsid w:val="006A423F"/>
    <w:rsid w:val="006A4735"/>
    <w:rsid w:val="006A4C59"/>
    <w:rsid w:val="006A7AAB"/>
    <w:rsid w:val="006B118B"/>
    <w:rsid w:val="006B2EA3"/>
    <w:rsid w:val="006B35E6"/>
    <w:rsid w:val="006B44F0"/>
    <w:rsid w:val="006B62E8"/>
    <w:rsid w:val="006B6DA6"/>
    <w:rsid w:val="006B6FF8"/>
    <w:rsid w:val="006B7579"/>
    <w:rsid w:val="006B7655"/>
    <w:rsid w:val="006C0F5C"/>
    <w:rsid w:val="006C10D6"/>
    <w:rsid w:val="006C1161"/>
    <w:rsid w:val="006C1A9A"/>
    <w:rsid w:val="006C1D79"/>
    <w:rsid w:val="006C234B"/>
    <w:rsid w:val="006C4F1D"/>
    <w:rsid w:val="006C503B"/>
    <w:rsid w:val="006C600E"/>
    <w:rsid w:val="006C6B73"/>
    <w:rsid w:val="006C73F9"/>
    <w:rsid w:val="006D2A9A"/>
    <w:rsid w:val="006D2AD3"/>
    <w:rsid w:val="006D3A06"/>
    <w:rsid w:val="006D4126"/>
    <w:rsid w:val="006D430A"/>
    <w:rsid w:val="006D58F4"/>
    <w:rsid w:val="006D609F"/>
    <w:rsid w:val="006D6CC4"/>
    <w:rsid w:val="006D70CA"/>
    <w:rsid w:val="006E0CF2"/>
    <w:rsid w:val="006E1720"/>
    <w:rsid w:val="006E341A"/>
    <w:rsid w:val="006E4835"/>
    <w:rsid w:val="006E5B32"/>
    <w:rsid w:val="006E60B9"/>
    <w:rsid w:val="006E6852"/>
    <w:rsid w:val="006E6C53"/>
    <w:rsid w:val="006E7A00"/>
    <w:rsid w:val="006F371D"/>
    <w:rsid w:val="006F4B00"/>
    <w:rsid w:val="006F4C6B"/>
    <w:rsid w:val="006F59F7"/>
    <w:rsid w:val="006F5FE1"/>
    <w:rsid w:val="006F61B8"/>
    <w:rsid w:val="006F6401"/>
    <w:rsid w:val="006F6E90"/>
    <w:rsid w:val="006F6FF4"/>
    <w:rsid w:val="006F7236"/>
    <w:rsid w:val="006F7C25"/>
    <w:rsid w:val="0070295D"/>
    <w:rsid w:val="007029B1"/>
    <w:rsid w:val="0070351B"/>
    <w:rsid w:val="00704175"/>
    <w:rsid w:val="00704452"/>
    <w:rsid w:val="00704DB0"/>
    <w:rsid w:val="00706F8B"/>
    <w:rsid w:val="00710490"/>
    <w:rsid w:val="00710ED5"/>
    <w:rsid w:val="00712820"/>
    <w:rsid w:val="0071368A"/>
    <w:rsid w:val="00714D89"/>
    <w:rsid w:val="00715113"/>
    <w:rsid w:val="00715657"/>
    <w:rsid w:val="007166CA"/>
    <w:rsid w:val="00717290"/>
    <w:rsid w:val="007200B3"/>
    <w:rsid w:val="0072113D"/>
    <w:rsid w:val="00721A1F"/>
    <w:rsid w:val="00722081"/>
    <w:rsid w:val="0072274A"/>
    <w:rsid w:val="0072296E"/>
    <w:rsid w:val="00723F9F"/>
    <w:rsid w:val="0072629C"/>
    <w:rsid w:val="007304C5"/>
    <w:rsid w:val="00731E9D"/>
    <w:rsid w:val="00734598"/>
    <w:rsid w:val="00734E92"/>
    <w:rsid w:val="0073514D"/>
    <w:rsid w:val="0073573C"/>
    <w:rsid w:val="00735B4E"/>
    <w:rsid w:val="007365FA"/>
    <w:rsid w:val="0073671E"/>
    <w:rsid w:val="00737AD0"/>
    <w:rsid w:val="00740595"/>
    <w:rsid w:val="00741741"/>
    <w:rsid w:val="00742D01"/>
    <w:rsid w:val="00743A66"/>
    <w:rsid w:val="007448D0"/>
    <w:rsid w:val="00744F08"/>
    <w:rsid w:val="007450F2"/>
    <w:rsid w:val="00746340"/>
    <w:rsid w:val="00746B9B"/>
    <w:rsid w:val="007503D4"/>
    <w:rsid w:val="00752369"/>
    <w:rsid w:val="00752D29"/>
    <w:rsid w:val="00753DFD"/>
    <w:rsid w:val="007577D8"/>
    <w:rsid w:val="007577DD"/>
    <w:rsid w:val="0076024B"/>
    <w:rsid w:val="00761DCB"/>
    <w:rsid w:val="00761F51"/>
    <w:rsid w:val="00763E27"/>
    <w:rsid w:val="00763E77"/>
    <w:rsid w:val="00764390"/>
    <w:rsid w:val="00770588"/>
    <w:rsid w:val="00771495"/>
    <w:rsid w:val="007721C0"/>
    <w:rsid w:val="007733AB"/>
    <w:rsid w:val="0077347F"/>
    <w:rsid w:val="007741A5"/>
    <w:rsid w:val="00774C82"/>
    <w:rsid w:val="00774F95"/>
    <w:rsid w:val="0077644D"/>
    <w:rsid w:val="00776968"/>
    <w:rsid w:val="007771B7"/>
    <w:rsid w:val="007778D2"/>
    <w:rsid w:val="00777FD9"/>
    <w:rsid w:val="0078027F"/>
    <w:rsid w:val="00780682"/>
    <w:rsid w:val="00780D61"/>
    <w:rsid w:val="007837FC"/>
    <w:rsid w:val="00783BAB"/>
    <w:rsid w:val="00783D0D"/>
    <w:rsid w:val="00785A7D"/>
    <w:rsid w:val="00785D60"/>
    <w:rsid w:val="007874AB"/>
    <w:rsid w:val="00787CA5"/>
    <w:rsid w:val="00791069"/>
    <w:rsid w:val="00791591"/>
    <w:rsid w:val="00793991"/>
    <w:rsid w:val="00793C4C"/>
    <w:rsid w:val="00794274"/>
    <w:rsid w:val="00795F63"/>
    <w:rsid w:val="007962B3"/>
    <w:rsid w:val="00797775"/>
    <w:rsid w:val="007A0347"/>
    <w:rsid w:val="007A0AF7"/>
    <w:rsid w:val="007A30CD"/>
    <w:rsid w:val="007A4CB2"/>
    <w:rsid w:val="007A50FB"/>
    <w:rsid w:val="007A5B7B"/>
    <w:rsid w:val="007A640D"/>
    <w:rsid w:val="007A6542"/>
    <w:rsid w:val="007A6728"/>
    <w:rsid w:val="007A7EEA"/>
    <w:rsid w:val="007B0930"/>
    <w:rsid w:val="007B0E5C"/>
    <w:rsid w:val="007B23CD"/>
    <w:rsid w:val="007B4D91"/>
    <w:rsid w:val="007B5893"/>
    <w:rsid w:val="007B5CC3"/>
    <w:rsid w:val="007B6E7C"/>
    <w:rsid w:val="007B7050"/>
    <w:rsid w:val="007C1E85"/>
    <w:rsid w:val="007C2243"/>
    <w:rsid w:val="007C2ABF"/>
    <w:rsid w:val="007C3312"/>
    <w:rsid w:val="007C366F"/>
    <w:rsid w:val="007C3B9D"/>
    <w:rsid w:val="007C684B"/>
    <w:rsid w:val="007C7DA8"/>
    <w:rsid w:val="007C7EFB"/>
    <w:rsid w:val="007D16B0"/>
    <w:rsid w:val="007D2136"/>
    <w:rsid w:val="007D2339"/>
    <w:rsid w:val="007D25EA"/>
    <w:rsid w:val="007D39C5"/>
    <w:rsid w:val="007D43F5"/>
    <w:rsid w:val="007D6411"/>
    <w:rsid w:val="007D6906"/>
    <w:rsid w:val="007D6B16"/>
    <w:rsid w:val="007E184E"/>
    <w:rsid w:val="007E1C20"/>
    <w:rsid w:val="007E1EE5"/>
    <w:rsid w:val="007E36C0"/>
    <w:rsid w:val="007E3F45"/>
    <w:rsid w:val="007E47BA"/>
    <w:rsid w:val="007E493C"/>
    <w:rsid w:val="007E5E33"/>
    <w:rsid w:val="007E65CC"/>
    <w:rsid w:val="007E6F1D"/>
    <w:rsid w:val="007F0310"/>
    <w:rsid w:val="007F0ACC"/>
    <w:rsid w:val="007F165A"/>
    <w:rsid w:val="007F2480"/>
    <w:rsid w:val="007F4979"/>
    <w:rsid w:val="007F666E"/>
    <w:rsid w:val="007F6C75"/>
    <w:rsid w:val="007F7A47"/>
    <w:rsid w:val="00801741"/>
    <w:rsid w:val="00801EE6"/>
    <w:rsid w:val="0080305D"/>
    <w:rsid w:val="00804491"/>
    <w:rsid w:val="00805881"/>
    <w:rsid w:val="0080689F"/>
    <w:rsid w:val="00806DE2"/>
    <w:rsid w:val="00806F33"/>
    <w:rsid w:val="0080739D"/>
    <w:rsid w:val="00807E17"/>
    <w:rsid w:val="00811745"/>
    <w:rsid w:val="008130E3"/>
    <w:rsid w:val="00813661"/>
    <w:rsid w:val="00813F33"/>
    <w:rsid w:val="00814095"/>
    <w:rsid w:val="00814629"/>
    <w:rsid w:val="00814790"/>
    <w:rsid w:val="00816D28"/>
    <w:rsid w:val="00817888"/>
    <w:rsid w:val="00817E2B"/>
    <w:rsid w:val="008226EA"/>
    <w:rsid w:val="008229A0"/>
    <w:rsid w:val="00822BD9"/>
    <w:rsid w:val="00824C56"/>
    <w:rsid w:val="00825672"/>
    <w:rsid w:val="00826B20"/>
    <w:rsid w:val="0082793E"/>
    <w:rsid w:val="00827AFF"/>
    <w:rsid w:val="0083082B"/>
    <w:rsid w:val="00831DCC"/>
    <w:rsid w:val="00831ECA"/>
    <w:rsid w:val="00833072"/>
    <w:rsid w:val="00833FF8"/>
    <w:rsid w:val="00835998"/>
    <w:rsid w:val="00835A9C"/>
    <w:rsid w:val="008365B4"/>
    <w:rsid w:val="00836AC1"/>
    <w:rsid w:val="008373FB"/>
    <w:rsid w:val="00837D48"/>
    <w:rsid w:val="008436B8"/>
    <w:rsid w:val="008440E0"/>
    <w:rsid w:val="008452B4"/>
    <w:rsid w:val="00845638"/>
    <w:rsid w:val="00845774"/>
    <w:rsid w:val="0084641A"/>
    <w:rsid w:val="008467D7"/>
    <w:rsid w:val="0084771A"/>
    <w:rsid w:val="00851624"/>
    <w:rsid w:val="008555D6"/>
    <w:rsid w:val="00855D2F"/>
    <w:rsid w:val="00855DED"/>
    <w:rsid w:val="00856648"/>
    <w:rsid w:val="00856803"/>
    <w:rsid w:val="008615D0"/>
    <w:rsid w:val="00863545"/>
    <w:rsid w:val="00863617"/>
    <w:rsid w:val="00864738"/>
    <w:rsid w:val="00865258"/>
    <w:rsid w:val="00867A50"/>
    <w:rsid w:val="00867A87"/>
    <w:rsid w:val="00867F81"/>
    <w:rsid w:val="008700A1"/>
    <w:rsid w:val="00870B1D"/>
    <w:rsid w:val="00870D02"/>
    <w:rsid w:val="00871913"/>
    <w:rsid w:val="0087382F"/>
    <w:rsid w:val="00873F8C"/>
    <w:rsid w:val="008746DA"/>
    <w:rsid w:val="008755A4"/>
    <w:rsid w:val="00882804"/>
    <w:rsid w:val="00884CD6"/>
    <w:rsid w:val="00885BE5"/>
    <w:rsid w:val="00886FEA"/>
    <w:rsid w:val="008870B2"/>
    <w:rsid w:val="008916C2"/>
    <w:rsid w:val="00891B3A"/>
    <w:rsid w:val="008922CB"/>
    <w:rsid w:val="008933DB"/>
    <w:rsid w:val="00893B8A"/>
    <w:rsid w:val="00895831"/>
    <w:rsid w:val="00896ACF"/>
    <w:rsid w:val="00897647"/>
    <w:rsid w:val="008A1CC2"/>
    <w:rsid w:val="008A2509"/>
    <w:rsid w:val="008A2A8A"/>
    <w:rsid w:val="008A330F"/>
    <w:rsid w:val="008A5C48"/>
    <w:rsid w:val="008A63B6"/>
    <w:rsid w:val="008A6760"/>
    <w:rsid w:val="008A79FE"/>
    <w:rsid w:val="008B00B7"/>
    <w:rsid w:val="008B01DD"/>
    <w:rsid w:val="008B079B"/>
    <w:rsid w:val="008B23BC"/>
    <w:rsid w:val="008B2CE7"/>
    <w:rsid w:val="008B40F6"/>
    <w:rsid w:val="008B4B9D"/>
    <w:rsid w:val="008B5DD4"/>
    <w:rsid w:val="008B6FAB"/>
    <w:rsid w:val="008B73A1"/>
    <w:rsid w:val="008B7BF8"/>
    <w:rsid w:val="008C02E2"/>
    <w:rsid w:val="008C0F12"/>
    <w:rsid w:val="008C1780"/>
    <w:rsid w:val="008C1E86"/>
    <w:rsid w:val="008C2734"/>
    <w:rsid w:val="008C3ECC"/>
    <w:rsid w:val="008C4FE8"/>
    <w:rsid w:val="008C5910"/>
    <w:rsid w:val="008C5F03"/>
    <w:rsid w:val="008C6422"/>
    <w:rsid w:val="008C6E0C"/>
    <w:rsid w:val="008C7260"/>
    <w:rsid w:val="008C79FC"/>
    <w:rsid w:val="008D22DB"/>
    <w:rsid w:val="008D4196"/>
    <w:rsid w:val="008D7461"/>
    <w:rsid w:val="008E0BC4"/>
    <w:rsid w:val="008E0BE2"/>
    <w:rsid w:val="008E1A6F"/>
    <w:rsid w:val="008E2882"/>
    <w:rsid w:val="008E3C68"/>
    <w:rsid w:val="008E3C9D"/>
    <w:rsid w:val="008E3E71"/>
    <w:rsid w:val="008E467F"/>
    <w:rsid w:val="008E511A"/>
    <w:rsid w:val="008E60A9"/>
    <w:rsid w:val="008E7F8B"/>
    <w:rsid w:val="008F08FC"/>
    <w:rsid w:val="008F2AB6"/>
    <w:rsid w:val="008F2B11"/>
    <w:rsid w:val="008F5D2A"/>
    <w:rsid w:val="008F7147"/>
    <w:rsid w:val="009002FB"/>
    <w:rsid w:val="00900E11"/>
    <w:rsid w:val="009032AE"/>
    <w:rsid w:val="00903F9B"/>
    <w:rsid w:val="009043C0"/>
    <w:rsid w:val="009051DB"/>
    <w:rsid w:val="0090610F"/>
    <w:rsid w:val="0090664E"/>
    <w:rsid w:val="00906BFA"/>
    <w:rsid w:val="00907AEA"/>
    <w:rsid w:val="00910867"/>
    <w:rsid w:val="009120BB"/>
    <w:rsid w:val="00913B74"/>
    <w:rsid w:val="00915EDA"/>
    <w:rsid w:val="009163E8"/>
    <w:rsid w:val="009165A5"/>
    <w:rsid w:val="00917828"/>
    <w:rsid w:val="00917BA5"/>
    <w:rsid w:val="009217B2"/>
    <w:rsid w:val="00921D3A"/>
    <w:rsid w:val="00923265"/>
    <w:rsid w:val="0092356A"/>
    <w:rsid w:val="00923800"/>
    <w:rsid w:val="00923DF2"/>
    <w:rsid w:val="009262EE"/>
    <w:rsid w:val="009265A5"/>
    <w:rsid w:val="00926E19"/>
    <w:rsid w:val="00930E87"/>
    <w:rsid w:val="009312D5"/>
    <w:rsid w:val="00931CBD"/>
    <w:rsid w:val="00931D81"/>
    <w:rsid w:val="0093237A"/>
    <w:rsid w:val="009330B5"/>
    <w:rsid w:val="00933469"/>
    <w:rsid w:val="00933E0B"/>
    <w:rsid w:val="00933E69"/>
    <w:rsid w:val="00934A68"/>
    <w:rsid w:val="00934BBE"/>
    <w:rsid w:val="009350C8"/>
    <w:rsid w:val="0093563C"/>
    <w:rsid w:val="00936D00"/>
    <w:rsid w:val="009373E9"/>
    <w:rsid w:val="00937FFA"/>
    <w:rsid w:val="009400F9"/>
    <w:rsid w:val="00940860"/>
    <w:rsid w:val="00940B54"/>
    <w:rsid w:val="00942116"/>
    <w:rsid w:val="00942D0C"/>
    <w:rsid w:val="00943A27"/>
    <w:rsid w:val="00945168"/>
    <w:rsid w:val="00945A18"/>
    <w:rsid w:val="00946818"/>
    <w:rsid w:val="0094711C"/>
    <w:rsid w:val="009500BA"/>
    <w:rsid w:val="00950FE2"/>
    <w:rsid w:val="009525E2"/>
    <w:rsid w:val="009527C5"/>
    <w:rsid w:val="0095335E"/>
    <w:rsid w:val="009568B0"/>
    <w:rsid w:val="00957855"/>
    <w:rsid w:val="009603C2"/>
    <w:rsid w:val="00960CF1"/>
    <w:rsid w:val="00962391"/>
    <w:rsid w:val="0096284C"/>
    <w:rsid w:val="00965BAC"/>
    <w:rsid w:val="00965F11"/>
    <w:rsid w:val="00970B52"/>
    <w:rsid w:val="00970EAA"/>
    <w:rsid w:val="00970FD2"/>
    <w:rsid w:val="00971E69"/>
    <w:rsid w:val="00974033"/>
    <w:rsid w:val="009742D1"/>
    <w:rsid w:val="00975546"/>
    <w:rsid w:val="009756AA"/>
    <w:rsid w:val="0097722A"/>
    <w:rsid w:val="0097771B"/>
    <w:rsid w:val="009777B9"/>
    <w:rsid w:val="00980229"/>
    <w:rsid w:val="00980D54"/>
    <w:rsid w:val="00981234"/>
    <w:rsid w:val="00981A8A"/>
    <w:rsid w:val="00981D4D"/>
    <w:rsid w:val="009824A4"/>
    <w:rsid w:val="0098385B"/>
    <w:rsid w:val="0098478F"/>
    <w:rsid w:val="00985F5F"/>
    <w:rsid w:val="00986293"/>
    <w:rsid w:val="00987567"/>
    <w:rsid w:val="00990462"/>
    <w:rsid w:val="009916A1"/>
    <w:rsid w:val="00992C94"/>
    <w:rsid w:val="009948AF"/>
    <w:rsid w:val="00994BEA"/>
    <w:rsid w:val="009952CB"/>
    <w:rsid w:val="009960F1"/>
    <w:rsid w:val="00996A6F"/>
    <w:rsid w:val="009A04DD"/>
    <w:rsid w:val="009A0F85"/>
    <w:rsid w:val="009A10A2"/>
    <w:rsid w:val="009A1EFE"/>
    <w:rsid w:val="009A200B"/>
    <w:rsid w:val="009A26DE"/>
    <w:rsid w:val="009A2F6E"/>
    <w:rsid w:val="009A34F3"/>
    <w:rsid w:val="009A362A"/>
    <w:rsid w:val="009A3740"/>
    <w:rsid w:val="009A4278"/>
    <w:rsid w:val="009A51C8"/>
    <w:rsid w:val="009A55F1"/>
    <w:rsid w:val="009A5793"/>
    <w:rsid w:val="009A64D7"/>
    <w:rsid w:val="009A6CAB"/>
    <w:rsid w:val="009A7FBA"/>
    <w:rsid w:val="009B00DE"/>
    <w:rsid w:val="009B0C54"/>
    <w:rsid w:val="009B22C7"/>
    <w:rsid w:val="009B23A1"/>
    <w:rsid w:val="009B3952"/>
    <w:rsid w:val="009B43B4"/>
    <w:rsid w:val="009B5458"/>
    <w:rsid w:val="009B578E"/>
    <w:rsid w:val="009B67D6"/>
    <w:rsid w:val="009B6C31"/>
    <w:rsid w:val="009B7C10"/>
    <w:rsid w:val="009C048B"/>
    <w:rsid w:val="009C0674"/>
    <w:rsid w:val="009C07E7"/>
    <w:rsid w:val="009C10D2"/>
    <w:rsid w:val="009C1802"/>
    <w:rsid w:val="009C1AD8"/>
    <w:rsid w:val="009C2219"/>
    <w:rsid w:val="009C296F"/>
    <w:rsid w:val="009C543E"/>
    <w:rsid w:val="009C57EE"/>
    <w:rsid w:val="009C5A2D"/>
    <w:rsid w:val="009C5B11"/>
    <w:rsid w:val="009C5E83"/>
    <w:rsid w:val="009C64FA"/>
    <w:rsid w:val="009C78C3"/>
    <w:rsid w:val="009C78FF"/>
    <w:rsid w:val="009D058E"/>
    <w:rsid w:val="009D1A95"/>
    <w:rsid w:val="009D2B86"/>
    <w:rsid w:val="009D3AC7"/>
    <w:rsid w:val="009D3C96"/>
    <w:rsid w:val="009D541E"/>
    <w:rsid w:val="009D6DCE"/>
    <w:rsid w:val="009D7B0B"/>
    <w:rsid w:val="009E0305"/>
    <w:rsid w:val="009E065C"/>
    <w:rsid w:val="009E36D9"/>
    <w:rsid w:val="009E3760"/>
    <w:rsid w:val="009E39B1"/>
    <w:rsid w:val="009E6428"/>
    <w:rsid w:val="009E72C7"/>
    <w:rsid w:val="009E75AA"/>
    <w:rsid w:val="009F052B"/>
    <w:rsid w:val="009F2666"/>
    <w:rsid w:val="009F4528"/>
    <w:rsid w:val="009F5055"/>
    <w:rsid w:val="009F594E"/>
    <w:rsid w:val="009F64B7"/>
    <w:rsid w:val="009F662D"/>
    <w:rsid w:val="009F7674"/>
    <w:rsid w:val="009F783E"/>
    <w:rsid w:val="009F7870"/>
    <w:rsid w:val="00A0158F"/>
    <w:rsid w:val="00A016D5"/>
    <w:rsid w:val="00A017F4"/>
    <w:rsid w:val="00A02431"/>
    <w:rsid w:val="00A02954"/>
    <w:rsid w:val="00A02CD3"/>
    <w:rsid w:val="00A03F4F"/>
    <w:rsid w:val="00A044C9"/>
    <w:rsid w:val="00A04D42"/>
    <w:rsid w:val="00A04EAD"/>
    <w:rsid w:val="00A04FC0"/>
    <w:rsid w:val="00A07ABB"/>
    <w:rsid w:val="00A11189"/>
    <w:rsid w:val="00A1165F"/>
    <w:rsid w:val="00A13513"/>
    <w:rsid w:val="00A136AF"/>
    <w:rsid w:val="00A14F8C"/>
    <w:rsid w:val="00A16709"/>
    <w:rsid w:val="00A17217"/>
    <w:rsid w:val="00A20160"/>
    <w:rsid w:val="00A20163"/>
    <w:rsid w:val="00A204B3"/>
    <w:rsid w:val="00A20925"/>
    <w:rsid w:val="00A20A2C"/>
    <w:rsid w:val="00A21653"/>
    <w:rsid w:val="00A21F18"/>
    <w:rsid w:val="00A22C77"/>
    <w:rsid w:val="00A259C6"/>
    <w:rsid w:val="00A301C2"/>
    <w:rsid w:val="00A305A6"/>
    <w:rsid w:val="00A3067C"/>
    <w:rsid w:val="00A30A32"/>
    <w:rsid w:val="00A32438"/>
    <w:rsid w:val="00A32C05"/>
    <w:rsid w:val="00A344E8"/>
    <w:rsid w:val="00A346A5"/>
    <w:rsid w:val="00A347BE"/>
    <w:rsid w:val="00A35B0D"/>
    <w:rsid w:val="00A35D50"/>
    <w:rsid w:val="00A35F7E"/>
    <w:rsid w:val="00A37805"/>
    <w:rsid w:val="00A4093C"/>
    <w:rsid w:val="00A40F07"/>
    <w:rsid w:val="00A41A1A"/>
    <w:rsid w:val="00A429AC"/>
    <w:rsid w:val="00A42D8E"/>
    <w:rsid w:val="00A441AB"/>
    <w:rsid w:val="00A45DD8"/>
    <w:rsid w:val="00A506D7"/>
    <w:rsid w:val="00A50876"/>
    <w:rsid w:val="00A52337"/>
    <w:rsid w:val="00A53889"/>
    <w:rsid w:val="00A53FB9"/>
    <w:rsid w:val="00A5453A"/>
    <w:rsid w:val="00A55899"/>
    <w:rsid w:val="00A55F34"/>
    <w:rsid w:val="00A56894"/>
    <w:rsid w:val="00A57B2A"/>
    <w:rsid w:val="00A6077D"/>
    <w:rsid w:val="00A6277F"/>
    <w:rsid w:val="00A639F0"/>
    <w:rsid w:val="00A64015"/>
    <w:rsid w:val="00A640CE"/>
    <w:rsid w:val="00A648A1"/>
    <w:rsid w:val="00A64F31"/>
    <w:rsid w:val="00A6667B"/>
    <w:rsid w:val="00A66B7C"/>
    <w:rsid w:val="00A7078A"/>
    <w:rsid w:val="00A71BE6"/>
    <w:rsid w:val="00A72AD6"/>
    <w:rsid w:val="00A73285"/>
    <w:rsid w:val="00A74FA7"/>
    <w:rsid w:val="00A75B88"/>
    <w:rsid w:val="00A76AED"/>
    <w:rsid w:val="00A8344B"/>
    <w:rsid w:val="00A83ECE"/>
    <w:rsid w:val="00A84DF7"/>
    <w:rsid w:val="00A86032"/>
    <w:rsid w:val="00A8796A"/>
    <w:rsid w:val="00A87AC7"/>
    <w:rsid w:val="00A87D3C"/>
    <w:rsid w:val="00A901A4"/>
    <w:rsid w:val="00A90D63"/>
    <w:rsid w:val="00A91B16"/>
    <w:rsid w:val="00A93F7C"/>
    <w:rsid w:val="00A94688"/>
    <w:rsid w:val="00A946C4"/>
    <w:rsid w:val="00A94ACB"/>
    <w:rsid w:val="00A94EA9"/>
    <w:rsid w:val="00A95A3A"/>
    <w:rsid w:val="00A96256"/>
    <w:rsid w:val="00A96512"/>
    <w:rsid w:val="00A968C1"/>
    <w:rsid w:val="00A96EA8"/>
    <w:rsid w:val="00AA00B5"/>
    <w:rsid w:val="00AA2036"/>
    <w:rsid w:val="00AA35A3"/>
    <w:rsid w:val="00AA3FDD"/>
    <w:rsid w:val="00AA6C90"/>
    <w:rsid w:val="00AB02E0"/>
    <w:rsid w:val="00AB12F8"/>
    <w:rsid w:val="00AB210F"/>
    <w:rsid w:val="00AB26FC"/>
    <w:rsid w:val="00AB286B"/>
    <w:rsid w:val="00AB4A07"/>
    <w:rsid w:val="00AB4A71"/>
    <w:rsid w:val="00AB6CD9"/>
    <w:rsid w:val="00AB6F46"/>
    <w:rsid w:val="00AB75EE"/>
    <w:rsid w:val="00AB76E9"/>
    <w:rsid w:val="00AC0D64"/>
    <w:rsid w:val="00AC1AD0"/>
    <w:rsid w:val="00AC1B8E"/>
    <w:rsid w:val="00AC1BC7"/>
    <w:rsid w:val="00AC47E3"/>
    <w:rsid w:val="00AC5578"/>
    <w:rsid w:val="00AC6265"/>
    <w:rsid w:val="00AC6735"/>
    <w:rsid w:val="00AC7D0B"/>
    <w:rsid w:val="00AD216B"/>
    <w:rsid w:val="00AD2220"/>
    <w:rsid w:val="00AD2AE5"/>
    <w:rsid w:val="00AD2FAF"/>
    <w:rsid w:val="00AD3C73"/>
    <w:rsid w:val="00AD6034"/>
    <w:rsid w:val="00AE0E23"/>
    <w:rsid w:val="00AE1B0D"/>
    <w:rsid w:val="00AE32DF"/>
    <w:rsid w:val="00AE4268"/>
    <w:rsid w:val="00AE4604"/>
    <w:rsid w:val="00AE5483"/>
    <w:rsid w:val="00AE5DCF"/>
    <w:rsid w:val="00AE6C0A"/>
    <w:rsid w:val="00AE794D"/>
    <w:rsid w:val="00AF080A"/>
    <w:rsid w:val="00AF0EEC"/>
    <w:rsid w:val="00AF21F2"/>
    <w:rsid w:val="00AF2411"/>
    <w:rsid w:val="00AF27FD"/>
    <w:rsid w:val="00AF2B9B"/>
    <w:rsid w:val="00AF345A"/>
    <w:rsid w:val="00AF4F6C"/>
    <w:rsid w:val="00AF7773"/>
    <w:rsid w:val="00B013A0"/>
    <w:rsid w:val="00B0161B"/>
    <w:rsid w:val="00B01CAD"/>
    <w:rsid w:val="00B026CF"/>
    <w:rsid w:val="00B028E5"/>
    <w:rsid w:val="00B039B5"/>
    <w:rsid w:val="00B052BF"/>
    <w:rsid w:val="00B06C18"/>
    <w:rsid w:val="00B078B2"/>
    <w:rsid w:val="00B07C9F"/>
    <w:rsid w:val="00B07CE0"/>
    <w:rsid w:val="00B1253C"/>
    <w:rsid w:val="00B12CBC"/>
    <w:rsid w:val="00B12CDC"/>
    <w:rsid w:val="00B13139"/>
    <w:rsid w:val="00B13A8E"/>
    <w:rsid w:val="00B14259"/>
    <w:rsid w:val="00B14F10"/>
    <w:rsid w:val="00B165E2"/>
    <w:rsid w:val="00B17E14"/>
    <w:rsid w:val="00B20473"/>
    <w:rsid w:val="00B208D9"/>
    <w:rsid w:val="00B24739"/>
    <w:rsid w:val="00B24CEA"/>
    <w:rsid w:val="00B25041"/>
    <w:rsid w:val="00B256CC"/>
    <w:rsid w:val="00B2671C"/>
    <w:rsid w:val="00B27378"/>
    <w:rsid w:val="00B334E0"/>
    <w:rsid w:val="00B36EBF"/>
    <w:rsid w:val="00B372E6"/>
    <w:rsid w:val="00B377B5"/>
    <w:rsid w:val="00B400A3"/>
    <w:rsid w:val="00B40717"/>
    <w:rsid w:val="00B40DE2"/>
    <w:rsid w:val="00B4127D"/>
    <w:rsid w:val="00B44FD0"/>
    <w:rsid w:val="00B45C96"/>
    <w:rsid w:val="00B46517"/>
    <w:rsid w:val="00B466A4"/>
    <w:rsid w:val="00B46B59"/>
    <w:rsid w:val="00B46C75"/>
    <w:rsid w:val="00B474B2"/>
    <w:rsid w:val="00B475DD"/>
    <w:rsid w:val="00B51082"/>
    <w:rsid w:val="00B528E8"/>
    <w:rsid w:val="00B53031"/>
    <w:rsid w:val="00B533EA"/>
    <w:rsid w:val="00B5417B"/>
    <w:rsid w:val="00B54811"/>
    <w:rsid w:val="00B54946"/>
    <w:rsid w:val="00B54B18"/>
    <w:rsid w:val="00B552A1"/>
    <w:rsid w:val="00B553DB"/>
    <w:rsid w:val="00B565D3"/>
    <w:rsid w:val="00B56C32"/>
    <w:rsid w:val="00B56E45"/>
    <w:rsid w:val="00B574D9"/>
    <w:rsid w:val="00B60415"/>
    <w:rsid w:val="00B60751"/>
    <w:rsid w:val="00B610EF"/>
    <w:rsid w:val="00B62555"/>
    <w:rsid w:val="00B6372F"/>
    <w:rsid w:val="00B63772"/>
    <w:rsid w:val="00B63DDB"/>
    <w:rsid w:val="00B6426E"/>
    <w:rsid w:val="00B6462A"/>
    <w:rsid w:val="00B65762"/>
    <w:rsid w:val="00B67285"/>
    <w:rsid w:val="00B709B2"/>
    <w:rsid w:val="00B72E27"/>
    <w:rsid w:val="00B7383C"/>
    <w:rsid w:val="00B7595D"/>
    <w:rsid w:val="00B75B46"/>
    <w:rsid w:val="00B778B8"/>
    <w:rsid w:val="00B81508"/>
    <w:rsid w:val="00B82077"/>
    <w:rsid w:val="00B82E3E"/>
    <w:rsid w:val="00B838E7"/>
    <w:rsid w:val="00B83EEE"/>
    <w:rsid w:val="00B84405"/>
    <w:rsid w:val="00B85CD2"/>
    <w:rsid w:val="00B874FF"/>
    <w:rsid w:val="00B911AF"/>
    <w:rsid w:val="00B913F3"/>
    <w:rsid w:val="00B91427"/>
    <w:rsid w:val="00B92009"/>
    <w:rsid w:val="00B9316A"/>
    <w:rsid w:val="00B940C4"/>
    <w:rsid w:val="00B942CA"/>
    <w:rsid w:val="00B9462F"/>
    <w:rsid w:val="00B94D11"/>
    <w:rsid w:val="00B969F0"/>
    <w:rsid w:val="00B971A5"/>
    <w:rsid w:val="00BA00A9"/>
    <w:rsid w:val="00BA0D21"/>
    <w:rsid w:val="00BA1193"/>
    <w:rsid w:val="00BA1E2B"/>
    <w:rsid w:val="00BA2F9F"/>
    <w:rsid w:val="00BA3255"/>
    <w:rsid w:val="00BA4423"/>
    <w:rsid w:val="00BA60EB"/>
    <w:rsid w:val="00BB0317"/>
    <w:rsid w:val="00BB0599"/>
    <w:rsid w:val="00BB22AD"/>
    <w:rsid w:val="00BB3B02"/>
    <w:rsid w:val="00BB3CFE"/>
    <w:rsid w:val="00BB5FD7"/>
    <w:rsid w:val="00BB634B"/>
    <w:rsid w:val="00BB6536"/>
    <w:rsid w:val="00BB73E5"/>
    <w:rsid w:val="00BC04B5"/>
    <w:rsid w:val="00BC0A1D"/>
    <w:rsid w:val="00BC1E40"/>
    <w:rsid w:val="00BC268F"/>
    <w:rsid w:val="00BC2848"/>
    <w:rsid w:val="00BC2F03"/>
    <w:rsid w:val="00BC34CC"/>
    <w:rsid w:val="00BC3697"/>
    <w:rsid w:val="00BC39BC"/>
    <w:rsid w:val="00BC3C03"/>
    <w:rsid w:val="00BC4371"/>
    <w:rsid w:val="00BC5CC7"/>
    <w:rsid w:val="00BC6929"/>
    <w:rsid w:val="00BC77A3"/>
    <w:rsid w:val="00BC7A09"/>
    <w:rsid w:val="00BC7FD8"/>
    <w:rsid w:val="00BD035F"/>
    <w:rsid w:val="00BD03F5"/>
    <w:rsid w:val="00BD04E5"/>
    <w:rsid w:val="00BD065D"/>
    <w:rsid w:val="00BD0E73"/>
    <w:rsid w:val="00BD1696"/>
    <w:rsid w:val="00BD1D95"/>
    <w:rsid w:val="00BD1F61"/>
    <w:rsid w:val="00BD2BA0"/>
    <w:rsid w:val="00BD3082"/>
    <w:rsid w:val="00BD6060"/>
    <w:rsid w:val="00BD650D"/>
    <w:rsid w:val="00BD6FB3"/>
    <w:rsid w:val="00BD7930"/>
    <w:rsid w:val="00BD7C97"/>
    <w:rsid w:val="00BE0019"/>
    <w:rsid w:val="00BE0287"/>
    <w:rsid w:val="00BE0C86"/>
    <w:rsid w:val="00BE128C"/>
    <w:rsid w:val="00BE1AD5"/>
    <w:rsid w:val="00BE2AE6"/>
    <w:rsid w:val="00BE384A"/>
    <w:rsid w:val="00BE4A26"/>
    <w:rsid w:val="00BE59CA"/>
    <w:rsid w:val="00BE758B"/>
    <w:rsid w:val="00BE7806"/>
    <w:rsid w:val="00BF147B"/>
    <w:rsid w:val="00BF17C9"/>
    <w:rsid w:val="00BF2432"/>
    <w:rsid w:val="00BF505B"/>
    <w:rsid w:val="00BF563F"/>
    <w:rsid w:val="00BF5ACD"/>
    <w:rsid w:val="00BF62B3"/>
    <w:rsid w:val="00C00E5D"/>
    <w:rsid w:val="00C02782"/>
    <w:rsid w:val="00C05C31"/>
    <w:rsid w:val="00C07208"/>
    <w:rsid w:val="00C0752B"/>
    <w:rsid w:val="00C106C5"/>
    <w:rsid w:val="00C10D18"/>
    <w:rsid w:val="00C10ECE"/>
    <w:rsid w:val="00C127AD"/>
    <w:rsid w:val="00C13088"/>
    <w:rsid w:val="00C13814"/>
    <w:rsid w:val="00C13CC4"/>
    <w:rsid w:val="00C143F6"/>
    <w:rsid w:val="00C14A80"/>
    <w:rsid w:val="00C1573F"/>
    <w:rsid w:val="00C159DB"/>
    <w:rsid w:val="00C165FB"/>
    <w:rsid w:val="00C169FB"/>
    <w:rsid w:val="00C170BB"/>
    <w:rsid w:val="00C20BB3"/>
    <w:rsid w:val="00C21A07"/>
    <w:rsid w:val="00C2221C"/>
    <w:rsid w:val="00C228D7"/>
    <w:rsid w:val="00C25D71"/>
    <w:rsid w:val="00C30691"/>
    <w:rsid w:val="00C31F0D"/>
    <w:rsid w:val="00C32AF7"/>
    <w:rsid w:val="00C33033"/>
    <w:rsid w:val="00C33388"/>
    <w:rsid w:val="00C33795"/>
    <w:rsid w:val="00C34A4D"/>
    <w:rsid w:val="00C350DE"/>
    <w:rsid w:val="00C358BF"/>
    <w:rsid w:val="00C35A5F"/>
    <w:rsid w:val="00C36E23"/>
    <w:rsid w:val="00C3768D"/>
    <w:rsid w:val="00C4076B"/>
    <w:rsid w:val="00C40E66"/>
    <w:rsid w:val="00C4303F"/>
    <w:rsid w:val="00C43E69"/>
    <w:rsid w:val="00C46AF0"/>
    <w:rsid w:val="00C507BB"/>
    <w:rsid w:val="00C52E11"/>
    <w:rsid w:val="00C530DE"/>
    <w:rsid w:val="00C54D19"/>
    <w:rsid w:val="00C56980"/>
    <w:rsid w:val="00C57EA8"/>
    <w:rsid w:val="00C60550"/>
    <w:rsid w:val="00C63659"/>
    <w:rsid w:val="00C64577"/>
    <w:rsid w:val="00C65293"/>
    <w:rsid w:val="00C65544"/>
    <w:rsid w:val="00C65AB2"/>
    <w:rsid w:val="00C66099"/>
    <w:rsid w:val="00C66137"/>
    <w:rsid w:val="00C668A2"/>
    <w:rsid w:val="00C673E6"/>
    <w:rsid w:val="00C67BD3"/>
    <w:rsid w:val="00C713FA"/>
    <w:rsid w:val="00C71ADA"/>
    <w:rsid w:val="00C71CC4"/>
    <w:rsid w:val="00C73034"/>
    <w:rsid w:val="00C7484A"/>
    <w:rsid w:val="00C74A40"/>
    <w:rsid w:val="00C76AB9"/>
    <w:rsid w:val="00C77339"/>
    <w:rsid w:val="00C77D4D"/>
    <w:rsid w:val="00C77E22"/>
    <w:rsid w:val="00C80B5D"/>
    <w:rsid w:val="00C81092"/>
    <w:rsid w:val="00C823C1"/>
    <w:rsid w:val="00C82D6A"/>
    <w:rsid w:val="00C8530B"/>
    <w:rsid w:val="00C858F2"/>
    <w:rsid w:val="00C85B3A"/>
    <w:rsid w:val="00C863FF"/>
    <w:rsid w:val="00C908F4"/>
    <w:rsid w:val="00C90A94"/>
    <w:rsid w:val="00C91488"/>
    <w:rsid w:val="00C9198C"/>
    <w:rsid w:val="00C91EAA"/>
    <w:rsid w:val="00C931FA"/>
    <w:rsid w:val="00C93288"/>
    <w:rsid w:val="00C93969"/>
    <w:rsid w:val="00C93AF4"/>
    <w:rsid w:val="00C93C84"/>
    <w:rsid w:val="00C94103"/>
    <w:rsid w:val="00C95037"/>
    <w:rsid w:val="00C9538B"/>
    <w:rsid w:val="00C95B6B"/>
    <w:rsid w:val="00C95E0E"/>
    <w:rsid w:val="00C961E3"/>
    <w:rsid w:val="00C9696E"/>
    <w:rsid w:val="00C979EC"/>
    <w:rsid w:val="00C97C04"/>
    <w:rsid w:val="00CA0B24"/>
    <w:rsid w:val="00CA12C3"/>
    <w:rsid w:val="00CA184F"/>
    <w:rsid w:val="00CA1F66"/>
    <w:rsid w:val="00CA3AA9"/>
    <w:rsid w:val="00CA3E80"/>
    <w:rsid w:val="00CA4CE0"/>
    <w:rsid w:val="00CA5401"/>
    <w:rsid w:val="00CA596A"/>
    <w:rsid w:val="00CA5E2F"/>
    <w:rsid w:val="00CA6DFB"/>
    <w:rsid w:val="00CA70B2"/>
    <w:rsid w:val="00CA73A4"/>
    <w:rsid w:val="00CA7CD7"/>
    <w:rsid w:val="00CB070E"/>
    <w:rsid w:val="00CB10D5"/>
    <w:rsid w:val="00CB2747"/>
    <w:rsid w:val="00CB33DB"/>
    <w:rsid w:val="00CB44BD"/>
    <w:rsid w:val="00CB5D50"/>
    <w:rsid w:val="00CB6079"/>
    <w:rsid w:val="00CB6114"/>
    <w:rsid w:val="00CB6A30"/>
    <w:rsid w:val="00CB6E21"/>
    <w:rsid w:val="00CB6FEF"/>
    <w:rsid w:val="00CB7728"/>
    <w:rsid w:val="00CB7847"/>
    <w:rsid w:val="00CB79AB"/>
    <w:rsid w:val="00CB79E6"/>
    <w:rsid w:val="00CB7A2D"/>
    <w:rsid w:val="00CB7E6D"/>
    <w:rsid w:val="00CC21DD"/>
    <w:rsid w:val="00CC3230"/>
    <w:rsid w:val="00CC35A9"/>
    <w:rsid w:val="00CC35B7"/>
    <w:rsid w:val="00CC486D"/>
    <w:rsid w:val="00CC4EC2"/>
    <w:rsid w:val="00CC6DE3"/>
    <w:rsid w:val="00CC7F1A"/>
    <w:rsid w:val="00CD0345"/>
    <w:rsid w:val="00CD291C"/>
    <w:rsid w:val="00CD30B2"/>
    <w:rsid w:val="00CD3504"/>
    <w:rsid w:val="00CD3F02"/>
    <w:rsid w:val="00CD498F"/>
    <w:rsid w:val="00CD4A55"/>
    <w:rsid w:val="00CD6414"/>
    <w:rsid w:val="00CE12AE"/>
    <w:rsid w:val="00CE179E"/>
    <w:rsid w:val="00CE21B7"/>
    <w:rsid w:val="00CE37D6"/>
    <w:rsid w:val="00CE4F44"/>
    <w:rsid w:val="00CE5008"/>
    <w:rsid w:val="00CE6A98"/>
    <w:rsid w:val="00CE6C56"/>
    <w:rsid w:val="00CE71AF"/>
    <w:rsid w:val="00CE7540"/>
    <w:rsid w:val="00CE758A"/>
    <w:rsid w:val="00CF1F98"/>
    <w:rsid w:val="00CF28DB"/>
    <w:rsid w:val="00CF2EED"/>
    <w:rsid w:val="00CF732B"/>
    <w:rsid w:val="00CF7993"/>
    <w:rsid w:val="00D018C9"/>
    <w:rsid w:val="00D02C17"/>
    <w:rsid w:val="00D0374C"/>
    <w:rsid w:val="00D0473F"/>
    <w:rsid w:val="00D04B8C"/>
    <w:rsid w:val="00D04FA1"/>
    <w:rsid w:val="00D053F8"/>
    <w:rsid w:val="00D07FB2"/>
    <w:rsid w:val="00D10E63"/>
    <w:rsid w:val="00D1135D"/>
    <w:rsid w:val="00D116D0"/>
    <w:rsid w:val="00D12545"/>
    <w:rsid w:val="00D12A1C"/>
    <w:rsid w:val="00D13B92"/>
    <w:rsid w:val="00D13CB8"/>
    <w:rsid w:val="00D13E4C"/>
    <w:rsid w:val="00D14CDE"/>
    <w:rsid w:val="00D15214"/>
    <w:rsid w:val="00D15396"/>
    <w:rsid w:val="00D17456"/>
    <w:rsid w:val="00D20E86"/>
    <w:rsid w:val="00D2141F"/>
    <w:rsid w:val="00D21B4E"/>
    <w:rsid w:val="00D2262A"/>
    <w:rsid w:val="00D22F13"/>
    <w:rsid w:val="00D23ED6"/>
    <w:rsid w:val="00D24263"/>
    <w:rsid w:val="00D244F7"/>
    <w:rsid w:val="00D24608"/>
    <w:rsid w:val="00D26D94"/>
    <w:rsid w:val="00D27C4A"/>
    <w:rsid w:val="00D27F5B"/>
    <w:rsid w:val="00D306C2"/>
    <w:rsid w:val="00D306D5"/>
    <w:rsid w:val="00D30D9E"/>
    <w:rsid w:val="00D323F6"/>
    <w:rsid w:val="00D328A5"/>
    <w:rsid w:val="00D32C4D"/>
    <w:rsid w:val="00D33AB8"/>
    <w:rsid w:val="00D3461C"/>
    <w:rsid w:val="00D36229"/>
    <w:rsid w:val="00D36451"/>
    <w:rsid w:val="00D3665E"/>
    <w:rsid w:val="00D36CEC"/>
    <w:rsid w:val="00D37241"/>
    <w:rsid w:val="00D3780A"/>
    <w:rsid w:val="00D3785E"/>
    <w:rsid w:val="00D404CF"/>
    <w:rsid w:val="00D404F5"/>
    <w:rsid w:val="00D407DD"/>
    <w:rsid w:val="00D408CD"/>
    <w:rsid w:val="00D40E7F"/>
    <w:rsid w:val="00D41576"/>
    <w:rsid w:val="00D42069"/>
    <w:rsid w:val="00D42129"/>
    <w:rsid w:val="00D42313"/>
    <w:rsid w:val="00D42494"/>
    <w:rsid w:val="00D432F4"/>
    <w:rsid w:val="00D43436"/>
    <w:rsid w:val="00D43EE5"/>
    <w:rsid w:val="00D45993"/>
    <w:rsid w:val="00D45ACA"/>
    <w:rsid w:val="00D46283"/>
    <w:rsid w:val="00D51E9F"/>
    <w:rsid w:val="00D53FC9"/>
    <w:rsid w:val="00D5459A"/>
    <w:rsid w:val="00D55503"/>
    <w:rsid w:val="00D56992"/>
    <w:rsid w:val="00D5753F"/>
    <w:rsid w:val="00D5780B"/>
    <w:rsid w:val="00D6027E"/>
    <w:rsid w:val="00D616E8"/>
    <w:rsid w:val="00D64457"/>
    <w:rsid w:val="00D64A14"/>
    <w:rsid w:val="00D67D71"/>
    <w:rsid w:val="00D7038F"/>
    <w:rsid w:val="00D7130A"/>
    <w:rsid w:val="00D718A2"/>
    <w:rsid w:val="00D732E5"/>
    <w:rsid w:val="00D73858"/>
    <w:rsid w:val="00D73E47"/>
    <w:rsid w:val="00D763BF"/>
    <w:rsid w:val="00D777AC"/>
    <w:rsid w:val="00D801F0"/>
    <w:rsid w:val="00D82758"/>
    <w:rsid w:val="00D82CBB"/>
    <w:rsid w:val="00D83EE4"/>
    <w:rsid w:val="00D8577A"/>
    <w:rsid w:val="00D8661F"/>
    <w:rsid w:val="00D866EA"/>
    <w:rsid w:val="00D871C5"/>
    <w:rsid w:val="00D912FB"/>
    <w:rsid w:val="00D928A6"/>
    <w:rsid w:val="00D92D9A"/>
    <w:rsid w:val="00D933F8"/>
    <w:rsid w:val="00D93739"/>
    <w:rsid w:val="00D9475D"/>
    <w:rsid w:val="00D94BF8"/>
    <w:rsid w:val="00D9637C"/>
    <w:rsid w:val="00DA1430"/>
    <w:rsid w:val="00DA14CB"/>
    <w:rsid w:val="00DA2D36"/>
    <w:rsid w:val="00DA3AA0"/>
    <w:rsid w:val="00DA52AB"/>
    <w:rsid w:val="00DB1133"/>
    <w:rsid w:val="00DB1D67"/>
    <w:rsid w:val="00DB1D9B"/>
    <w:rsid w:val="00DB2AF7"/>
    <w:rsid w:val="00DB34D4"/>
    <w:rsid w:val="00DB3ACA"/>
    <w:rsid w:val="00DB585E"/>
    <w:rsid w:val="00DB74EB"/>
    <w:rsid w:val="00DC0251"/>
    <w:rsid w:val="00DC18B3"/>
    <w:rsid w:val="00DC1A85"/>
    <w:rsid w:val="00DC37FA"/>
    <w:rsid w:val="00DC4280"/>
    <w:rsid w:val="00DC5BAF"/>
    <w:rsid w:val="00DC5C02"/>
    <w:rsid w:val="00DC6F80"/>
    <w:rsid w:val="00DC752F"/>
    <w:rsid w:val="00DD081E"/>
    <w:rsid w:val="00DD0883"/>
    <w:rsid w:val="00DD0C79"/>
    <w:rsid w:val="00DD0D7C"/>
    <w:rsid w:val="00DD0EDB"/>
    <w:rsid w:val="00DD27B2"/>
    <w:rsid w:val="00DD3057"/>
    <w:rsid w:val="00DD3CDE"/>
    <w:rsid w:val="00DD45DE"/>
    <w:rsid w:val="00DD47AC"/>
    <w:rsid w:val="00DD4A0E"/>
    <w:rsid w:val="00DD68F1"/>
    <w:rsid w:val="00DE1718"/>
    <w:rsid w:val="00DE23E9"/>
    <w:rsid w:val="00DE2702"/>
    <w:rsid w:val="00DE436D"/>
    <w:rsid w:val="00DE5D16"/>
    <w:rsid w:val="00DE5F11"/>
    <w:rsid w:val="00DF035F"/>
    <w:rsid w:val="00DF120D"/>
    <w:rsid w:val="00DF1AEF"/>
    <w:rsid w:val="00DF4B70"/>
    <w:rsid w:val="00DF4E18"/>
    <w:rsid w:val="00DF551A"/>
    <w:rsid w:val="00DF5B84"/>
    <w:rsid w:val="00DF636F"/>
    <w:rsid w:val="00DF7FCC"/>
    <w:rsid w:val="00E0074F"/>
    <w:rsid w:val="00E00957"/>
    <w:rsid w:val="00E00B61"/>
    <w:rsid w:val="00E012C2"/>
    <w:rsid w:val="00E01922"/>
    <w:rsid w:val="00E01F30"/>
    <w:rsid w:val="00E045BC"/>
    <w:rsid w:val="00E04AB5"/>
    <w:rsid w:val="00E04C60"/>
    <w:rsid w:val="00E04D9C"/>
    <w:rsid w:val="00E04FC0"/>
    <w:rsid w:val="00E05690"/>
    <w:rsid w:val="00E0785A"/>
    <w:rsid w:val="00E07CB4"/>
    <w:rsid w:val="00E11C29"/>
    <w:rsid w:val="00E13CFE"/>
    <w:rsid w:val="00E151AE"/>
    <w:rsid w:val="00E15E3C"/>
    <w:rsid w:val="00E161FC"/>
    <w:rsid w:val="00E170BF"/>
    <w:rsid w:val="00E21B89"/>
    <w:rsid w:val="00E2336D"/>
    <w:rsid w:val="00E23FC1"/>
    <w:rsid w:val="00E248E6"/>
    <w:rsid w:val="00E249B7"/>
    <w:rsid w:val="00E250F9"/>
    <w:rsid w:val="00E25172"/>
    <w:rsid w:val="00E3056D"/>
    <w:rsid w:val="00E30AB3"/>
    <w:rsid w:val="00E30C3E"/>
    <w:rsid w:val="00E32088"/>
    <w:rsid w:val="00E32FFE"/>
    <w:rsid w:val="00E340AE"/>
    <w:rsid w:val="00E35001"/>
    <w:rsid w:val="00E3529F"/>
    <w:rsid w:val="00E355D4"/>
    <w:rsid w:val="00E35915"/>
    <w:rsid w:val="00E421A2"/>
    <w:rsid w:val="00E4254D"/>
    <w:rsid w:val="00E42C44"/>
    <w:rsid w:val="00E43522"/>
    <w:rsid w:val="00E43877"/>
    <w:rsid w:val="00E45BAB"/>
    <w:rsid w:val="00E46568"/>
    <w:rsid w:val="00E469AE"/>
    <w:rsid w:val="00E47739"/>
    <w:rsid w:val="00E50B76"/>
    <w:rsid w:val="00E51ECB"/>
    <w:rsid w:val="00E51F1E"/>
    <w:rsid w:val="00E5381D"/>
    <w:rsid w:val="00E55681"/>
    <w:rsid w:val="00E61704"/>
    <w:rsid w:val="00E61C8F"/>
    <w:rsid w:val="00E61D45"/>
    <w:rsid w:val="00E622E7"/>
    <w:rsid w:val="00E627E9"/>
    <w:rsid w:val="00E63034"/>
    <w:rsid w:val="00E630FE"/>
    <w:rsid w:val="00E647B6"/>
    <w:rsid w:val="00E64C75"/>
    <w:rsid w:val="00E65380"/>
    <w:rsid w:val="00E6603E"/>
    <w:rsid w:val="00E667DC"/>
    <w:rsid w:val="00E66D2B"/>
    <w:rsid w:val="00E701CD"/>
    <w:rsid w:val="00E70ECD"/>
    <w:rsid w:val="00E7102A"/>
    <w:rsid w:val="00E72D02"/>
    <w:rsid w:val="00E735D8"/>
    <w:rsid w:val="00E73E89"/>
    <w:rsid w:val="00E749AF"/>
    <w:rsid w:val="00E759C0"/>
    <w:rsid w:val="00E7602F"/>
    <w:rsid w:val="00E76097"/>
    <w:rsid w:val="00E76967"/>
    <w:rsid w:val="00E7791D"/>
    <w:rsid w:val="00E77E94"/>
    <w:rsid w:val="00E81C6B"/>
    <w:rsid w:val="00E81CCA"/>
    <w:rsid w:val="00E828E0"/>
    <w:rsid w:val="00E83C7D"/>
    <w:rsid w:val="00E84407"/>
    <w:rsid w:val="00E84907"/>
    <w:rsid w:val="00E853BD"/>
    <w:rsid w:val="00E85A3C"/>
    <w:rsid w:val="00E87A25"/>
    <w:rsid w:val="00E87B60"/>
    <w:rsid w:val="00E9059C"/>
    <w:rsid w:val="00E90695"/>
    <w:rsid w:val="00E90789"/>
    <w:rsid w:val="00E91138"/>
    <w:rsid w:val="00E91867"/>
    <w:rsid w:val="00E9329C"/>
    <w:rsid w:val="00E94AA1"/>
    <w:rsid w:val="00E94FB5"/>
    <w:rsid w:val="00E95983"/>
    <w:rsid w:val="00E95FF6"/>
    <w:rsid w:val="00E96DED"/>
    <w:rsid w:val="00E976D3"/>
    <w:rsid w:val="00EA0C87"/>
    <w:rsid w:val="00EA1396"/>
    <w:rsid w:val="00EA1D3C"/>
    <w:rsid w:val="00EA28D7"/>
    <w:rsid w:val="00EA2AFC"/>
    <w:rsid w:val="00EA3723"/>
    <w:rsid w:val="00EA40D1"/>
    <w:rsid w:val="00EA464E"/>
    <w:rsid w:val="00EA4968"/>
    <w:rsid w:val="00EA6552"/>
    <w:rsid w:val="00EA7400"/>
    <w:rsid w:val="00EA77D8"/>
    <w:rsid w:val="00EB07D1"/>
    <w:rsid w:val="00EB0BD4"/>
    <w:rsid w:val="00EB16E7"/>
    <w:rsid w:val="00EB1CC8"/>
    <w:rsid w:val="00EB228B"/>
    <w:rsid w:val="00EB23C8"/>
    <w:rsid w:val="00EB31EF"/>
    <w:rsid w:val="00EB3460"/>
    <w:rsid w:val="00EB65B5"/>
    <w:rsid w:val="00EB68FF"/>
    <w:rsid w:val="00EC0960"/>
    <w:rsid w:val="00EC1E81"/>
    <w:rsid w:val="00EC4B22"/>
    <w:rsid w:val="00EC50B3"/>
    <w:rsid w:val="00EC6414"/>
    <w:rsid w:val="00EC69D4"/>
    <w:rsid w:val="00EC749B"/>
    <w:rsid w:val="00ED171F"/>
    <w:rsid w:val="00ED1BEC"/>
    <w:rsid w:val="00ED26D3"/>
    <w:rsid w:val="00ED2CAE"/>
    <w:rsid w:val="00ED2D6E"/>
    <w:rsid w:val="00ED3A16"/>
    <w:rsid w:val="00ED48A6"/>
    <w:rsid w:val="00ED5E06"/>
    <w:rsid w:val="00ED66E4"/>
    <w:rsid w:val="00ED70A4"/>
    <w:rsid w:val="00ED70C0"/>
    <w:rsid w:val="00EE10DF"/>
    <w:rsid w:val="00EE2237"/>
    <w:rsid w:val="00EE2EC6"/>
    <w:rsid w:val="00EE3B0E"/>
    <w:rsid w:val="00EE44B7"/>
    <w:rsid w:val="00EE505F"/>
    <w:rsid w:val="00EE5C5A"/>
    <w:rsid w:val="00EE6BEF"/>
    <w:rsid w:val="00EE75CE"/>
    <w:rsid w:val="00EE7B87"/>
    <w:rsid w:val="00EF2BAA"/>
    <w:rsid w:val="00EF304A"/>
    <w:rsid w:val="00EF3B53"/>
    <w:rsid w:val="00EF5682"/>
    <w:rsid w:val="00EF71C2"/>
    <w:rsid w:val="00F00EAB"/>
    <w:rsid w:val="00F02BDA"/>
    <w:rsid w:val="00F02E2C"/>
    <w:rsid w:val="00F03206"/>
    <w:rsid w:val="00F070EB"/>
    <w:rsid w:val="00F07306"/>
    <w:rsid w:val="00F075D9"/>
    <w:rsid w:val="00F11816"/>
    <w:rsid w:val="00F12A80"/>
    <w:rsid w:val="00F12C0A"/>
    <w:rsid w:val="00F14866"/>
    <w:rsid w:val="00F1497A"/>
    <w:rsid w:val="00F157A6"/>
    <w:rsid w:val="00F1593B"/>
    <w:rsid w:val="00F15BD4"/>
    <w:rsid w:val="00F16B5F"/>
    <w:rsid w:val="00F1710C"/>
    <w:rsid w:val="00F21D13"/>
    <w:rsid w:val="00F22242"/>
    <w:rsid w:val="00F2239A"/>
    <w:rsid w:val="00F22618"/>
    <w:rsid w:val="00F22B92"/>
    <w:rsid w:val="00F22F61"/>
    <w:rsid w:val="00F23F13"/>
    <w:rsid w:val="00F262B7"/>
    <w:rsid w:val="00F26AF3"/>
    <w:rsid w:val="00F277F6"/>
    <w:rsid w:val="00F27A5C"/>
    <w:rsid w:val="00F27AE1"/>
    <w:rsid w:val="00F304A3"/>
    <w:rsid w:val="00F31F73"/>
    <w:rsid w:val="00F3258E"/>
    <w:rsid w:val="00F32F3B"/>
    <w:rsid w:val="00F333D2"/>
    <w:rsid w:val="00F33744"/>
    <w:rsid w:val="00F338AD"/>
    <w:rsid w:val="00F33D8B"/>
    <w:rsid w:val="00F35C67"/>
    <w:rsid w:val="00F35D12"/>
    <w:rsid w:val="00F360F0"/>
    <w:rsid w:val="00F366FA"/>
    <w:rsid w:val="00F36981"/>
    <w:rsid w:val="00F36F2D"/>
    <w:rsid w:val="00F374B7"/>
    <w:rsid w:val="00F3773C"/>
    <w:rsid w:val="00F41D54"/>
    <w:rsid w:val="00F41FC0"/>
    <w:rsid w:val="00F42AA6"/>
    <w:rsid w:val="00F42C9F"/>
    <w:rsid w:val="00F431D7"/>
    <w:rsid w:val="00F434E6"/>
    <w:rsid w:val="00F43C57"/>
    <w:rsid w:val="00F43E2A"/>
    <w:rsid w:val="00F46CE9"/>
    <w:rsid w:val="00F46E6A"/>
    <w:rsid w:val="00F47429"/>
    <w:rsid w:val="00F513F2"/>
    <w:rsid w:val="00F5232F"/>
    <w:rsid w:val="00F533BD"/>
    <w:rsid w:val="00F538F7"/>
    <w:rsid w:val="00F53AF5"/>
    <w:rsid w:val="00F54B5C"/>
    <w:rsid w:val="00F57511"/>
    <w:rsid w:val="00F601A4"/>
    <w:rsid w:val="00F616D1"/>
    <w:rsid w:val="00F623AF"/>
    <w:rsid w:val="00F64284"/>
    <w:rsid w:val="00F64591"/>
    <w:rsid w:val="00F64B99"/>
    <w:rsid w:val="00F660A3"/>
    <w:rsid w:val="00F66509"/>
    <w:rsid w:val="00F665D5"/>
    <w:rsid w:val="00F66B38"/>
    <w:rsid w:val="00F66C1C"/>
    <w:rsid w:val="00F6788F"/>
    <w:rsid w:val="00F67A90"/>
    <w:rsid w:val="00F7020A"/>
    <w:rsid w:val="00F72C04"/>
    <w:rsid w:val="00F72D38"/>
    <w:rsid w:val="00F72DFA"/>
    <w:rsid w:val="00F73A98"/>
    <w:rsid w:val="00F73F13"/>
    <w:rsid w:val="00F743A7"/>
    <w:rsid w:val="00F74BC8"/>
    <w:rsid w:val="00F75FCF"/>
    <w:rsid w:val="00F764AE"/>
    <w:rsid w:val="00F7778C"/>
    <w:rsid w:val="00F7784A"/>
    <w:rsid w:val="00F779FB"/>
    <w:rsid w:val="00F846EB"/>
    <w:rsid w:val="00F850D9"/>
    <w:rsid w:val="00F877FE"/>
    <w:rsid w:val="00F87BA8"/>
    <w:rsid w:val="00F91DF7"/>
    <w:rsid w:val="00F94632"/>
    <w:rsid w:val="00F9477E"/>
    <w:rsid w:val="00F97048"/>
    <w:rsid w:val="00F97D3C"/>
    <w:rsid w:val="00F97E94"/>
    <w:rsid w:val="00FA1E17"/>
    <w:rsid w:val="00FA2D02"/>
    <w:rsid w:val="00FA3316"/>
    <w:rsid w:val="00FA35F9"/>
    <w:rsid w:val="00FA439C"/>
    <w:rsid w:val="00FA5DB3"/>
    <w:rsid w:val="00FA6123"/>
    <w:rsid w:val="00FA6519"/>
    <w:rsid w:val="00FA69C5"/>
    <w:rsid w:val="00FA78B4"/>
    <w:rsid w:val="00FB0F3F"/>
    <w:rsid w:val="00FB1561"/>
    <w:rsid w:val="00FB25DD"/>
    <w:rsid w:val="00FB2C53"/>
    <w:rsid w:val="00FB49B3"/>
    <w:rsid w:val="00FB561C"/>
    <w:rsid w:val="00FB5EF8"/>
    <w:rsid w:val="00FB6FAB"/>
    <w:rsid w:val="00FB72C9"/>
    <w:rsid w:val="00FC0235"/>
    <w:rsid w:val="00FC0F13"/>
    <w:rsid w:val="00FC1DED"/>
    <w:rsid w:val="00FC218F"/>
    <w:rsid w:val="00FC3BEE"/>
    <w:rsid w:val="00FC43DB"/>
    <w:rsid w:val="00FC4840"/>
    <w:rsid w:val="00FC623C"/>
    <w:rsid w:val="00FD0370"/>
    <w:rsid w:val="00FD0541"/>
    <w:rsid w:val="00FD2AD7"/>
    <w:rsid w:val="00FD42EF"/>
    <w:rsid w:val="00FD69CB"/>
    <w:rsid w:val="00FD759B"/>
    <w:rsid w:val="00FE04BE"/>
    <w:rsid w:val="00FE0632"/>
    <w:rsid w:val="00FE162E"/>
    <w:rsid w:val="00FE3985"/>
    <w:rsid w:val="00FE3D32"/>
    <w:rsid w:val="00FE4BCC"/>
    <w:rsid w:val="00FE514C"/>
    <w:rsid w:val="00FE60EE"/>
    <w:rsid w:val="00FE65DC"/>
    <w:rsid w:val="00FE684B"/>
    <w:rsid w:val="00FE684C"/>
    <w:rsid w:val="00FF0264"/>
    <w:rsid w:val="00FF0E7D"/>
    <w:rsid w:val="00FF1E60"/>
    <w:rsid w:val="00FF2764"/>
    <w:rsid w:val="00FF27FA"/>
    <w:rsid w:val="00FF28D6"/>
    <w:rsid w:val="00FF2A99"/>
    <w:rsid w:val="00FF3429"/>
    <w:rsid w:val="00FF5518"/>
    <w:rsid w:val="00FF55CE"/>
    <w:rsid w:val="00FF6200"/>
    <w:rsid w:val="00FF6C42"/>
    <w:rsid w:val="00FF6ECB"/>
    <w:rsid w:val="00FF70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EA2303D"/>
  <w15:docId w15:val="{48F48E35-953B-4F0A-9508-114E079CF8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C2C3A"/>
    <w:pPr>
      <w:ind w:left="540"/>
    </w:pPr>
  </w:style>
  <w:style w:type="paragraph" w:styleId="Heading1">
    <w:name w:val="heading 1"/>
    <w:basedOn w:val="Normal"/>
    <w:next w:val="Normal"/>
    <w:link w:val="Heading1Char"/>
    <w:qFormat/>
    <w:rsid w:val="000115B4"/>
    <w:pPr>
      <w:keepNext/>
      <w:outlineLvl w:val="0"/>
    </w:pPr>
    <w:rPr>
      <w:sz w:val="28"/>
    </w:rPr>
  </w:style>
  <w:style w:type="paragraph" w:styleId="Heading2">
    <w:name w:val="heading 2"/>
    <w:basedOn w:val="Normal"/>
    <w:next w:val="Normal"/>
    <w:qFormat/>
    <w:rsid w:val="000115B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0115B4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qFormat/>
    <w:rsid w:val="000115B4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0115B4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7">
    <w:name w:val="heading 7"/>
    <w:basedOn w:val="Normal"/>
    <w:next w:val="Normal"/>
    <w:qFormat/>
    <w:rsid w:val="000115B4"/>
    <w:pPr>
      <w:spacing w:before="240" w:after="60"/>
      <w:outlineLvl w:val="6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0115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aliases w:val="ALTS FOOTNOTE,fn,Footnote Text Char1,ALTS FOOTNOTE Char1,fn Char1,Footnote Text Char Char,ALTS FOOTNOTE Char Char,fn Char Char,Footnote Text Char1 Char Char,Footnote Text Char Char Char Char,Footnote Text Char2 Char Char Char Char"/>
    <w:basedOn w:val="Normal"/>
    <w:link w:val="FootnoteTextChar"/>
    <w:rsid w:val="000115B4"/>
  </w:style>
  <w:style w:type="character" w:styleId="FootnoteReference">
    <w:name w:val="footnote reference"/>
    <w:basedOn w:val="DefaultParagraphFont"/>
    <w:uiPriority w:val="99"/>
    <w:semiHidden/>
    <w:rsid w:val="000115B4"/>
    <w:rPr>
      <w:vertAlign w:val="superscript"/>
    </w:rPr>
  </w:style>
  <w:style w:type="paragraph" w:styleId="List2">
    <w:name w:val="List 2"/>
    <w:basedOn w:val="Normal"/>
    <w:rsid w:val="000115B4"/>
    <w:pPr>
      <w:ind w:left="720" w:hanging="360"/>
    </w:pPr>
  </w:style>
  <w:style w:type="paragraph" w:customStyle="1" w:styleId="InsideAddress">
    <w:name w:val="Inside Address"/>
    <w:basedOn w:val="Normal"/>
    <w:rsid w:val="000115B4"/>
  </w:style>
  <w:style w:type="paragraph" w:styleId="BodyText">
    <w:name w:val="Body Text"/>
    <w:basedOn w:val="Normal"/>
    <w:rsid w:val="000115B4"/>
    <w:pPr>
      <w:spacing w:after="120"/>
    </w:pPr>
  </w:style>
  <w:style w:type="paragraph" w:styleId="BodyTextIndent">
    <w:name w:val="Body Text Indent"/>
    <w:basedOn w:val="Normal"/>
    <w:rsid w:val="000115B4"/>
    <w:pPr>
      <w:spacing w:after="120"/>
      <w:ind w:left="360"/>
    </w:pPr>
  </w:style>
  <w:style w:type="paragraph" w:customStyle="1" w:styleId="ReferenceLine">
    <w:name w:val="Reference Line"/>
    <w:basedOn w:val="BodyText"/>
    <w:rsid w:val="000115B4"/>
  </w:style>
  <w:style w:type="paragraph" w:styleId="NormalIndent">
    <w:name w:val="Normal Indent"/>
    <w:basedOn w:val="Normal"/>
    <w:rsid w:val="000115B4"/>
    <w:pPr>
      <w:ind w:left="720"/>
    </w:pPr>
  </w:style>
  <w:style w:type="paragraph" w:customStyle="1" w:styleId="ShortReturnAddress">
    <w:name w:val="Short Return Address"/>
    <w:basedOn w:val="Normal"/>
    <w:rsid w:val="000115B4"/>
  </w:style>
  <w:style w:type="paragraph" w:styleId="Header">
    <w:name w:val="header"/>
    <w:basedOn w:val="Normal"/>
    <w:rsid w:val="000115B4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0115B4"/>
    <w:pPr>
      <w:tabs>
        <w:tab w:val="center" w:pos="4320"/>
        <w:tab w:val="right" w:pos="8640"/>
      </w:tabs>
    </w:pPr>
  </w:style>
  <w:style w:type="character" w:customStyle="1" w:styleId="Heading1Char">
    <w:name w:val="Heading 1 Char"/>
    <w:basedOn w:val="DefaultParagraphFont"/>
    <w:link w:val="Heading1"/>
    <w:rsid w:val="000115B4"/>
    <w:rPr>
      <w:sz w:val="28"/>
      <w:lang w:val="en-US" w:eastAsia="en-US" w:bidi="ar-SA"/>
    </w:rPr>
  </w:style>
  <w:style w:type="character" w:styleId="PageNumber">
    <w:name w:val="page number"/>
    <w:basedOn w:val="DefaultParagraphFont"/>
    <w:rsid w:val="000115B4"/>
  </w:style>
  <w:style w:type="character" w:customStyle="1" w:styleId="FooterChar">
    <w:name w:val="Footer Char"/>
    <w:basedOn w:val="DefaultParagraphFont"/>
    <w:link w:val="Footer"/>
    <w:uiPriority w:val="99"/>
    <w:rsid w:val="000115B4"/>
    <w:rPr>
      <w:sz w:val="24"/>
      <w:szCs w:val="24"/>
      <w:lang w:val="en-US" w:eastAsia="en-US" w:bidi="ar-SA"/>
    </w:rPr>
  </w:style>
  <w:style w:type="paragraph" w:styleId="TOC1">
    <w:name w:val="toc 1"/>
    <w:basedOn w:val="Normal"/>
    <w:next w:val="Normal"/>
    <w:autoRedefine/>
    <w:semiHidden/>
    <w:rsid w:val="000115B4"/>
    <w:pPr>
      <w:tabs>
        <w:tab w:val="left" w:pos="720"/>
        <w:tab w:val="right" w:leader="dot" w:pos="9350"/>
      </w:tabs>
    </w:pPr>
  </w:style>
  <w:style w:type="character" w:styleId="Hyperlink">
    <w:name w:val="Hyperlink"/>
    <w:basedOn w:val="DefaultParagraphFont"/>
    <w:rsid w:val="000115B4"/>
    <w:rPr>
      <w:color w:val="0000FF"/>
      <w:u w:val="single"/>
    </w:rPr>
  </w:style>
  <w:style w:type="paragraph" w:styleId="BalloonText">
    <w:name w:val="Balloon Text"/>
    <w:basedOn w:val="Normal"/>
    <w:semiHidden/>
    <w:rsid w:val="000115B4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0A4172"/>
    <w:pPr>
      <w:ind w:left="720"/>
      <w:contextualSpacing/>
    </w:pPr>
  </w:style>
  <w:style w:type="paragraph" w:customStyle="1" w:styleId="Default">
    <w:name w:val="Default"/>
    <w:rsid w:val="008C4FE8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542E95"/>
    <w:pPr>
      <w:spacing w:after="180"/>
    </w:pPr>
  </w:style>
  <w:style w:type="character" w:styleId="FollowedHyperlink">
    <w:name w:val="FollowedHyperlink"/>
    <w:basedOn w:val="DefaultParagraphFont"/>
    <w:rsid w:val="00A21F18"/>
    <w:rPr>
      <w:color w:val="800080"/>
      <w:u w:val="single"/>
    </w:rPr>
  </w:style>
  <w:style w:type="character" w:styleId="Strong">
    <w:name w:val="Strong"/>
    <w:basedOn w:val="DefaultParagraphFont"/>
    <w:uiPriority w:val="22"/>
    <w:qFormat/>
    <w:rsid w:val="00A96EA8"/>
    <w:rPr>
      <w:b/>
      <w:bCs/>
    </w:rPr>
  </w:style>
  <w:style w:type="character" w:styleId="CommentReference">
    <w:name w:val="annotation reference"/>
    <w:basedOn w:val="DefaultParagraphFont"/>
    <w:rsid w:val="00DE23E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DE23E9"/>
  </w:style>
  <w:style w:type="character" w:customStyle="1" w:styleId="CommentTextChar">
    <w:name w:val="Comment Text Char"/>
    <w:basedOn w:val="DefaultParagraphFont"/>
    <w:link w:val="CommentText"/>
    <w:uiPriority w:val="99"/>
    <w:rsid w:val="00DE23E9"/>
  </w:style>
  <w:style w:type="paragraph" w:styleId="CommentSubject">
    <w:name w:val="annotation subject"/>
    <w:basedOn w:val="CommentText"/>
    <w:next w:val="CommentText"/>
    <w:link w:val="CommentSubjectChar"/>
    <w:rsid w:val="00DE23E9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DE23E9"/>
    <w:rPr>
      <w:b/>
      <w:bCs/>
    </w:rPr>
  </w:style>
  <w:style w:type="character" w:customStyle="1" w:styleId="FootnoteTextChar">
    <w:name w:val="Footnote Text Char"/>
    <w:aliases w:val="ALTS FOOTNOTE Char,fn Char,Footnote Text Char1 Char,ALTS FOOTNOTE Char1 Char,fn Char1 Char,Footnote Text Char Char Char,ALTS FOOTNOTE Char Char Char,fn Char Char Char,Footnote Text Char1 Char Char Char"/>
    <w:basedOn w:val="DefaultParagraphFont"/>
    <w:link w:val="FootnoteText"/>
    <w:locked/>
    <w:rsid w:val="009163E8"/>
  </w:style>
  <w:style w:type="paragraph" w:styleId="HTMLPreformatted">
    <w:name w:val="HTML Preformatted"/>
    <w:basedOn w:val="Normal"/>
    <w:link w:val="HTMLPreformattedChar"/>
    <w:uiPriority w:val="99"/>
    <w:unhideWhenUsed/>
    <w:rsid w:val="00343ED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343ED1"/>
    <w:rPr>
      <w:rFonts w:ascii="Courier New" w:hAnsi="Courier New" w:cs="Courier New"/>
    </w:rPr>
  </w:style>
  <w:style w:type="paragraph" w:styleId="Revision">
    <w:name w:val="Revision"/>
    <w:hidden/>
    <w:uiPriority w:val="99"/>
    <w:semiHidden/>
    <w:rsid w:val="00AD3C73"/>
  </w:style>
  <w:style w:type="paragraph" w:customStyle="1" w:styleId="CM69">
    <w:name w:val="CM69"/>
    <w:basedOn w:val="Normal"/>
    <w:uiPriority w:val="99"/>
    <w:rsid w:val="002E7137"/>
    <w:pPr>
      <w:autoSpaceDE w:val="0"/>
      <w:autoSpaceDN w:val="0"/>
      <w:ind w:left="0"/>
    </w:pPr>
    <w:rPr>
      <w:rFonts w:eastAsiaTheme="minorHAnsi"/>
      <w:sz w:val="24"/>
      <w:szCs w:val="24"/>
    </w:rPr>
  </w:style>
  <w:style w:type="paragraph" w:customStyle="1" w:styleId="CM67">
    <w:name w:val="CM67"/>
    <w:basedOn w:val="Normal"/>
    <w:uiPriority w:val="99"/>
    <w:rsid w:val="002E7137"/>
    <w:pPr>
      <w:autoSpaceDE w:val="0"/>
      <w:autoSpaceDN w:val="0"/>
      <w:ind w:left="0"/>
    </w:pPr>
    <w:rPr>
      <w:rFonts w:eastAsiaTheme="minorHAnsi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E2517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40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5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6528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083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2228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7263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793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017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2616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48" w:space="0" w:color="EDEDED"/>
                <w:bottom w:val="none" w:sz="0" w:space="0" w:color="auto"/>
                <w:right w:val="none" w:sz="0" w:space="0" w:color="auto"/>
              </w:divBdr>
              <w:divsChild>
                <w:div w:id="1360937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0" w:color="000000"/>
                    <w:bottom w:val="none" w:sz="0" w:space="0" w:color="auto"/>
                    <w:right w:val="single" w:sz="6" w:space="0" w:color="000000"/>
                  </w:divBdr>
                  <w:divsChild>
                    <w:div w:id="2075541067">
                      <w:marLeft w:val="-15"/>
                      <w:marRight w:val="0"/>
                      <w:marTop w:val="0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59727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00894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58800040">
                                  <w:blockQuote w:val="1"/>
                                  <w:marLeft w:val="720"/>
                                  <w:marRight w:val="72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5011662">
                                  <w:blockQuote w:val="1"/>
                                  <w:marLeft w:val="720"/>
                                  <w:marRight w:val="72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36755706">
                                  <w:blockQuote w:val="1"/>
                                  <w:marLeft w:val="720"/>
                                  <w:marRight w:val="72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15813276">
                                  <w:blockQuote w:val="1"/>
                                  <w:marLeft w:val="720"/>
                                  <w:marRight w:val="72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13843637">
                                  <w:blockQuote w:val="1"/>
                                  <w:marLeft w:val="720"/>
                                  <w:marRight w:val="72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8467018">
                                  <w:blockQuote w:val="1"/>
                                  <w:marLeft w:val="720"/>
                                  <w:marRight w:val="72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9522877">
                                  <w:blockQuote w:val="1"/>
                                  <w:marLeft w:val="720"/>
                                  <w:marRight w:val="72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5227540">
                                  <w:blockQuote w:val="1"/>
                                  <w:marLeft w:val="720"/>
                                  <w:marRight w:val="72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31425483">
                                  <w:blockQuote w:val="1"/>
                                  <w:marLeft w:val="720"/>
                                  <w:marRight w:val="72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94067783">
                                  <w:blockQuote w:val="1"/>
                                  <w:marLeft w:val="720"/>
                                  <w:marRight w:val="72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83465809">
                                  <w:blockQuote w:val="1"/>
                                  <w:marLeft w:val="720"/>
                                  <w:marRight w:val="72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87479163">
                                  <w:blockQuote w:val="1"/>
                                  <w:marLeft w:val="720"/>
                                  <w:marRight w:val="72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41013507">
                                  <w:blockQuote w:val="1"/>
                                  <w:marLeft w:val="720"/>
                                  <w:marRight w:val="72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38760806">
                                  <w:blockQuote w:val="1"/>
                                  <w:marLeft w:val="720"/>
                                  <w:marRight w:val="72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82390945">
                                  <w:blockQuote w:val="1"/>
                                  <w:marLeft w:val="720"/>
                                  <w:marRight w:val="72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86705951">
                                  <w:blockQuote w:val="1"/>
                                  <w:marLeft w:val="720"/>
                                  <w:marRight w:val="72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229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9986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132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42764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15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8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8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46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5738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214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5927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3095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2127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921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643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7230979">
      <w:bodyDiv w:val="1"/>
      <w:marLeft w:val="84"/>
      <w:marRight w:val="84"/>
      <w:marTop w:val="12"/>
      <w:marBottom w:val="12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61690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995255">
              <w:marLeft w:val="0"/>
              <w:marRight w:val="0"/>
              <w:marTop w:val="540"/>
              <w:marBottom w:val="0"/>
              <w:divBdr>
                <w:top w:val="single" w:sz="4" w:space="0" w:color="85A8C2"/>
                <w:left w:val="single" w:sz="4" w:space="0" w:color="85A8C2"/>
                <w:bottom w:val="single" w:sz="4" w:space="3" w:color="85A8C2"/>
                <w:right w:val="single" w:sz="4" w:space="0" w:color="85A8C2"/>
              </w:divBdr>
              <w:divsChild>
                <w:div w:id="221797435">
                  <w:marLeft w:val="180"/>
                  <w:marRight w:val="180"/>
                  <w:marTop w:val="18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2334529">
                      <w:marLeft w:val="0"/>
                      <w:marRight w:val="0"/>
                      <w:marTop w:val="36"/>
                      <w:marBottom w:val="0"/>
                      <w:divBdr>
                        <w:top w:val="none" w:sz="0" w:space="0" w:color="auto"/>
                        <w:left w:val="threeDEmboss" w:sz="12" w:space="0" w:color="60FF60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0249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3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75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7053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5861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6813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73660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6722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3124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12662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1514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6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9281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8428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1715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6477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17869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94104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47834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395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6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8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4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1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5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83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1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115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1278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443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5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08509">
      <w:bodyDiv w:val="1"/>
      <w:marLeft w:val="0"/>
      <w:marRight w:val="0"/>
      <w:marTop w:val="0"/>
      <w:marBottom w:val="0"/>
      <w:divBdr>
        <w:top w:val="single" w:sz="2" w:space="0" w:color="0000FF"/>
        <w:left w:val="single" w:sz="2" w:space="0" w:color="0000FF"/>
        <w:bottom w:val="single" w:sz="2" w:space="0" w:color="0000FF"/>
        <w:right w:val="single" w:sz="2" w:space="0" w:color="0000FF"/>
      </w:divBdr>
      <w:divsChild>
        <w:div w:id="745345158">
          <w:marLeft w:val="0"/>
          <w:marRight w:val="0"/>
          <w:marTop w:val="0"/>
          <w:marBottom w:val="0"/>
          <w:divBdr>
            <w:top w:val="single" w:sz="2" w:space="0" w:color="FF0000"/>
            <w:left w:val="single" w:sz="2" w:space="0" w:color="FF0000"/>
            <w:bottom w:val="single" w:sz="2" w:space="0" w:color="FF0000"/>
            <w:right w:val="single" w:sz="2" w:space="0" w:color="FF0000"/>
          </w:divBdr>
          <w:divsChild>
            <w:div w:id="1114060571">
              <w:marLeft w:val="0"/>
              <w:marRight w:val="0"/>
              <w:marTop w:val="0"/>
              <w:marBottom w:val="0"/>
              <w:divBdr>
                <w:top w:val="single" w:sz="2" w:space="0" w:color="FF0066"/>
                <w:left w:val="single" w:sz="2" w:space="0" w:color="FF0066"/>
                <w:bottom w:val="single" w:sz="2" w:space="0" w:color="FF0066"/>
                <w:right w:val="single" w:sz="2" w:space="0" w:color="FF0066"/>
              </w:divBdr>
              <w:divsChild>
                <w:div w:id="385028329">
                  <w:marLeft w:val="0"/>
                  <w:marRight w:val="0"/>
                  <w:marTop w:val="115"/>
                  <w:marBottom w:val="0"/>
                  <w:divBdr>
                    <w:top w:val="single" w:sz="2" w:space="0" w:color="CC9900"/>
                    <w:left w:val="single" w:sz="2" w:space="0" w:color="CC9900"/>
                    <w:bottom w:val="single" w:sz="2" w:space="17" w:color="CC9900"/>
                    <w:right w:val="single" w:sz="2" w:space="0" w:color="CC9900"/>
                  </w:divBdr>
                  <w:divsChild>
                    <w:div w:id="203392095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5E5E5"/>
                        <w:left w:val="single" w:sz="2" w:space="0" w:color="E5E5E5"/>
                        <w:bottom w:val="single" w:sz="2" w:space="0" w:color="E5E5E5"/>
                        <w:right w:val="single" w:sz="2" w:space="0" w:color="E5E5E5"/>
                      </w:divBdr>
                    </w:div>
                  </w:divsChild>
                </w:div>
              </w:divsChild>
            </w:div>
          </w:divsChild>
        </w:div>
      </w:divsChild>
    </w:div>
    <w:div w:id="162084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6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0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2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1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47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0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3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88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14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4547100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9463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24046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49703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44056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99970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68932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1019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4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schatz\AppData\Local\Microsoft\Windows\Temporary%20Internet%20Files\Content.Outlook\92PPWOGX\Long%20distance%20E-rate%202011-12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8B827C700EA17438FB0BC727D917908" ma:contentTypeVersion="15" ma:contentTypeDescription="Create a new document." ma:contentTypeScope="" ma:versionID="c4bab0abe3515f43102e9d06d1b4216f">
  <xsd:schema xmlns:xsd="http://www.w3.org/2001/XMLSchema" xmlns:xs="http://www.w3.org/2001/XMLSchema" xmlns:p="http://schemas.microsoft.com/office/2006/metadata/properties" xmlns:ns1="http://schemas.microsoft.com/sharepoint/v3" xmlns:ns3="a9195b16-705c-4f4e-a96e-20f3adfdc171" xmlns:ns4="f0f09553-9684-42ea-859b-86396ae5426c" targetNamespace="http://schemas.microsoft.com/office/2006/metadata/properties" ma:root="true" ma:fieldsID="f7b6565170138e4a35a299fcece63678" ns1:_="" ns3:_="" ns4:_="">
    <xsd:import namespace="http://schemas.microsoft.com/sharepoint/v3"/>
    <xsd:import namespace="a9195b16-705c-4f4e-a96e-20f3adfdc171"/>
    <xsd:import namespace="f0f09553-9684-42ea-859b-86396ae5426c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1:_ip_UnifiedCompliancePolicyProperties" minOccurs="0"/>
                <xsd:element ref="ns1:_ip_UnifiedCompliancePolicyUIActio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195b16-705c-4f4e-a96e-20f3adfdc171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0f09553-9684-42ea-859b-86396ae5426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MediaServiceAutoTags" ma:internalName="MediaServiceAutoTags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8B465D3-D147-47CA-BD73-336DB480229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CC933D5-2ECE-4646-8C8D-4B29C93B565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A620311-E7DF-4587-A3A3-FDFE919634F6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61B7E2C3-9AA2-423C-A8EE-3A39C56627B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9195b16-705c-4f4e-a96e-20f3adfdc171"/>
    <ds:schemaRef ds:uri="f0f09553-9684-42ea-859b-86396ae542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Long distance E-rate 2011-12</Template>
  <TotalTime>8</TotalTime>
  <Pages>1</Pages>
  <Words>273</Words>
  <Characters>1562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Request for Proposal Template</vt:lpstr>
    </vt:vector>
  </TitlesOfParts>
  <Company>Milwaukee Public Schools</Company>
  <LinksUpToDate>false</LinksUpToDate>
  <CharactersWithSpaces>1832</CharactersWithSpaces>
  <SharedDoc>false</SharedDoc>
  <HLinks>
    <vt:vector size="90" baseType="variant">
      <vt:variant>
        <vt:i4>3538986</vt:i4>
      </vt:variant>
      <vt:variant>
        <vt:i4>69</vt:i4>
      </vt:variant>
      <vt:variant>
        <vt:i4>0</vt:i4>
      </vt:variant>
      <vt:variant>
        <vt:i4>5</vt:i4>
      </vt:variant>
      <vt:variant>
        <vt:lpwstr>http://milwaukee.k12.wi.us/</vt:lpwstr>
      </vt:variant>
      <vt:variant>
        <vt:lpwstr/>
      </vt:variant>
      <vt:variant>
        <vt:i4>3539059</vt:i4>
      </vt:variant>
      <vt:variant>
        <vt:i4>66</vt:i4>
      </vt:variant>
      <vt:variant>
        <vt:i4>0</vt:i4>
      </vt:variant>
      <vt:variant>
        <vt:i4>5</vt:i4>
      </vt:variant>
      <vt:variant>
        <vt:lpwstr>http://www.milwaukee.k12.wi.us/</vt:lpwstr>
      </vt:variant>
      <vt:variant>
        <vt:lpwstr/>
      </vt:variant>
      <vt:variant>
        <vt:i4>3539059</vt:i4>
      </vt:variant>
      <vt:variant>
        <vt:i4>63</vt:i4>
      </vt:variant>
      <vt:variant>
        <vt:i4>0</vt:i4>
      </vt:variant>
      <vt:variant>
        <vt:i4>5</vt:i4>
      </vt:variant>
      <vt:variant>
        <vt:lpwstr>http://www.milwaukee.k12.wi.us/</vt:lpwstr>
      </vt:variant>
      <vt:variant>
        <vt:lpwstr/>
      </vt:variant>
      <vt:variant>
        <vt:i4>3539059</vt:i4>
      </vt:variant>
      <vt:variant>
        <vt:i4>60</vt:i4>
      </vt:variant>
      <vt:variant>
        <vt:i4>0</vt:i4>
      </vt:variant>
      <vt:variant>
        <vt:i4>5</vt:i4>
      </vt:variant>
      <vt:variant>
        <vt:lpwstr>http://www.milwaukee.k12.wi.us/</vt:lpwstr>
      </vt:variant>
      <vt:variant>
        <vt:lpwstr/>
      </vt:variant>
      <vt:variant>
        <vt:i4>3539059</vt:i4>
      </vt:variant>
      <vt:variant>
        <vt:i4>54</vt:i4>
      </vt:variant>
      <vt:variant>
        <vt:i4>0</vt:i4>
      </vt:variant>
      <vt:variant>
        <vt:i4>5</vt:i4>
      </vt:variant>
      <vt:variant>
        <vt:lpwstr>http://www.milwaukee.k12.wi.us/</vt:lpwstr>
      </vt:variant>
      <vt:variant>
        <vt:lpwstr/>
      </vt:variant>
      <vt:variant>
        <vt:i4>7602267</vt:i4>
      </vt:variant>
      <vt:variant>
        <vt:i4>51</vt:i4>
      </vt:variant>
      <vt:variant>
        <vt:i4>0</vt:i4>
      </vt:variant>
      <vt:variant>
        <vt:i4>5</vt:i4>
      </vt:variant>
      <vt:variant>
        <vt:lpwstr>mailto:mpsrfps@milwaukee.k12.wi.us</vt:lpwstr>
      </vt:variant>
      <vt:variant>
        <vt:lpwstr/>
      </vt:variant>
      <vt:variant>
        <vt:i4>7602267</vt:i4>
      </vt:variant>
      <vt:variant>
        <vt:i4>45</vt:i4>
      </vt:variant>
      <vt:variant>
        <vt:i4>0</vt:i4>
      </vt:variant>
      <vt:variant>
        <vt:i4>5</vt:i4>
      </vt:variant>
      <vt:variant>
        <vt:lpwstr>mailto:mpsrfps@milwaukee.k12.wi.us</vt:lpwstr>
      </vt:variant>
      <vt:variant>
        <vt:lpwstr/>
      </vt:variant>
      <vt:variant>
        <vt:i4>3539059</vt:i4>
      </vt:variant>
      <vt:variant>
        <vt:i4>42</vt:i4>
      </vt:variant>
      <vt:variant>
        <vt:i4>0</vt:i4>
      </vt:variant>
      <vt:variant>
        <vt:i4>5</vt:i4>
      </vt:variant>
      <vt:variant>
        <vt:lpwstr>http://www.milwaukee.k12.wi.us/</vt:lpwstr>
      </vt:variant>
      <vt:variant>
        <vt:lpwstr/>
      </vt:variant>
      <vt:variant>
        <vt:i4>8323097</vt:i4>
      </vt:variant>
      <vt:variant>
        <vt:i4>39</vt:i4>
      </vt:variant>
      <vt:variant>
        <vt:i4>0</vt:i4>
      </vt:variant>
      <vt:variant>
        <vt:i4>5</vt:i4>
      </vt:variant>
      <vt:variant>
        <vt:lpwstr>mailto:505@milwaukee.k12.wi.us</vt:lpwstr>
      </vt:variant>
      <vt:variant>
        <vt:lpwstr/>
      </vt:variant>
      <vt:variant>
        <vt:i4>3539059</vt:i4>
      </vt:variant>
      <vt:variant>
        <vt:i4>36</vt:i4>
      </vt:variant>
      <vt:variant>
        <vt:i4>0</vt:i4>
      </vt:variant>
      <vt:variant>
        <vt:i4>5</vt:i4>
      </vt:variant>
      <vt:variant>
        <vt:lpwstr>http://www.milwaukee.k12.wi.us/</vt:lpwstr>
      </vt:variant>
      <vt:variant>
        <vt:lpwstr/>
      </vt:variant>
      <vt:variant>
        <vt:i4>3539059</vt:i4>
      </vt:variant>
      <vt:variant>
        <vt:i4>33</vt:i4>
      </vt:variant>
      <vt:variant>
        <vt:i4>0</vt:i4>
      </vt:variant>
      <vt:variant>
        <vt:i4>5</vt:i4>
      </vt:variant>
      <vt:variant>
        <vt:lpwstr>http://www.milwaukee.k12.wi.us/</vt:lpwstr>
      </vt:variant>
      <vt:variant>
        <vt:lpwstr/>
      </vt:variant>
      <vt:variant>
        <vt:i4>3539059</vt:i4>
      </vt:variant>
      <vt:variant>
        <vt:i4>30</vt:i4>
      </vt:variant>
      <vt:variant>
        <vt:i4>0</vt:i4>
      </vt:variant>
      <vt:variant>
        <vt:i4>5</vt:i4>
      </vt:variant>
      <vt:variant>
        <vt:lpwstr>http://www.milwaukee.k12.wi.us/</vt:lpwstr>
      </vt:variant>
      <vt:variant>
        <vt:lpwstr/>
      </vt:variant>
      <vt:variant>
        <vt:i4>3539059</vt:i4>
      </vt:variant>
      <vt:variant>
        <vt:i4>21</vt:i4>
      </vt:variant>
      <vt:variant>
        <vt:i4>0</vt:i4>
      </vt:variant>
      <vt:variant>
        <vt:i4>5</vt:i4>
      </vt:variant>
      <vt:variant>
        <vt:lpwstr>http://www.milwaukee.k12.wi.us/</vt:lpwstr>
      </vt:variant>
      <vt:variant>
        <vt:lpwstr/>
      </vt:variant>
      <vt:variant>
        <vt:i4>3342385</vt:i4>
      </vt:variant>
      <vt:variant>
        <vt:i4>15</vt:i4>
      </vt:variant>
      <vt:variant>
        <vt:i4>0</vt:i4>
      </vt:variant>
      <vt:variant>
        <vt:i4>5</vt:i4>
      </vt:variant>
      <vt:variant>
        <vt:lpwstr>http://www.fcc.gov/fcc-bin/bye?http://www.universalservice.org/sl/</vt:lpwstr>
      </vt:variant>
      <vt:variant>
        <vt:lpwstr/>
      </vt:variant>
      <vt:variant>
        <vt:i4>3539059</vt:i4>
      </vt:variant>
      <vt:variant>
        <vt:i4>12</vt:i4>
      </vt:variant>
      <vt:variant>
        <vt:i4>0</vt:i4>
      </vt:variant>
      <vt:variant>
        <vt:i4>5</vt:i4>
      </vt:variant>
      <vt:variant>
        <vt:lpwstr>http://www.milwaukee.k12.wi.us/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Request for Proposal Template</dc:title>
  <dc:subject>RFP Template</dc:subject>
  <dc:creator>Linda Schatz</dc:creator>
  <cp:keywords>RFP Template</cp:keywords>
  <cp:lastModifiedBy>Aleck Johnson</cp:lastModifiedBy>
  <cp:revision>11</cp:revision>
  <cp:lastPrinted>2021-04-29T15:28:00Z</cp:lastPrinted>
  <dcterms:created xsi:type="dcterms:W3CDTF">2026-05-11T14:21:00Z</dcterms:created>
  <dcterms:modified xsi:type="dcterms:W3CDTF">2026-08-06T20:43:00Z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0x010100A8B827C700EA17438FB0BC727D917908</vt:lpwstr>
  </property>
</Properties>
</file>